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9B3E00" w14:textId="59D47093" w:rsidR="00713837" w:rsidRPr="00207B79" w:rsidRDefault="00782528" w:rsidP="001508E5">
      <w:pPr>
        <w:pStyle w:val="KeinLeerraum"/>
        <w:spacing w:before="480"/>
        <w:rPr>
          <w:noProof/>
          <w:lang w:val="de-DE"/>
        </w:rPr>
      </w:pPr>
      <w:r>
        <w:rPr>
          <w:noProof/>
        </w:rPr>
        <w:t xml:space="preserve">Geberit setzt das </w:t>
      </w:r>
      <w:r w:rsidR="00D00C75">
        <w:t xml:space="preserve">Bad in </w:t>
      </w:r>
      <w:proofErr w:type="gramStart"/>
      <w:r w:rsidR="00906242">
        <w:t xml:space="preserve">ganz </w:t>
      </w:r>
      <w:r w:rsidR="00D00C75">
        <w:t>neues</w:t>
      </w:r>
      <w:proofErr w:type="gramEnd"/>
      <w:r w:rsidR="00D00C75">
        <w:t xml:space="preserve"> Licht</w:t>
      </w:r>
    </w:p>
    <w:p w14:paraId="4E475648" w14:textId="4777BA25" w:rsidR="006C01CE" w:rsidRPr="004037EF" w:rsidRDefault="00906242" w:rsidP="00E767C3">
      <w:pPr>
        <w:pStyle w:val="berschrift1"/>
        <w:rPr>
          <w:lang w:val="de-DE"/>
        </w:rPr>
      </w:pPr>
      <w:r>
        <w:rPr>
          <w:lang w:val="de-DE"/>
        </w:rPr>
        <w:t>Neue</w:t>
      </w:r>
      <w:r w:rsidR="00431B2A">
        <w:rPr>
          <w:lang w:val="de-DE"/>
        </w:rPr>
        <w:t>r</w:t>
      </w:r>
      <w:r w:rsidR="00FF2608">
        <w:rPr>
          <w:lang w:val="de-DE"/>
        </w:rPr>
        <w:t xml:space="preserve"> Geberit ONE Spiegelschrank </w:t>
      </w:r>
      <w:r w:rsidR="00431B2A">
        <w:rPr>
          <w:lang w:val="de-DE"/>
        </w:rPr>
        <w:t xml:space="preserve">begeistert </w:t>
      </w:r>
      <w:r w:rsidR="00FF2608">
        <w:rPr>
          <w:lang w:val="de-DE"/>
        </w:rPr>
        <w:t>mit patentiertem Lichtkonzept</w:t>
      </w:r>
    </w:p>
    <w:p w14:paraId="3A5DE5AE" w14:textId="4DF80779" w:rsidR="00B4524F" w:rsidRPr="004037EF" w:rsidRDefault="00B4524F" w:rsidP="29622FD7">
      <w:pPr>
        <w:pStyle w:val="Kopfzeile"/>
        <w:rPr>
          <w:rStyle w:val="Hervorhebung"/>
        </w:rPr>
      </w:pPr>
      <w:r w:rsidRPr="29622FD7">
        <w:rPr>
          <w:rStyle w:val="Hervorhebung"/>
        </w:rPr>
        <w:t xml:space="preserve">Geberit </w:t>
      </w:r>
      <w:r w:rsidR="005B491D" w:rsidRPr="29622FD7">
        <w:rPr>
          <w:rStyle w:val="Hervorhebung"/>
        </w:rPr>
        <w:t>Vertriebs GmbH</w:t>
      </w:r>
      <w:r w:rsidRPr="29622FD7">
        <w:rPr>
          <w:rStyle w:val="Hervorhebung"/>
        </w:rPr>
        <w:t xml:space="preserve">, </w:t>
      </w:r>
      <w:r w:rsidR="005B491D" w:rsidRPr="29622FD7">
        <w:rPr>
          <w:rStyle w:val="Hervorhebung"/>
        </w:rPr>
        <w:t>Pfullendorf</w:t>
      </w:r>
      <w:r w:rsidRPr="29622FD7">
        <w:rPr>
          <w:rStyle w:val="Hervorhebung"/>
        </w:rPr>
        <w:t xml:space="preserve">, </w:t>
      </w:r>
      <w:r w:rsidR="76A83493" w:rsidRPr="29622FD7">
        <w:rPr>
          <w:rStyle w:val="Hervorhebung"/>
        </w:rPr>
        <w:t xml:space="preserve">Januar </w:t>
      </w:r>
      <w:r w:rsidR="000D2A16" w:rsidRPr="29622FD7">
        <w:rPr>
          <w:rStyle w:val="Hervorhebung"/>
        </w:rPr>
        <w:t>202</w:t>
      </w:r>
      <w:r w:rsidR="2BC7F9E3" w:rsidRPr="29622FD7">
        <w:rPr>
          <w:rStyle w:val="Hervorhebung"/>
        </w:rPr>
        <w:t>2</w:t>
      </w:r>
    </w:p>
    <w:p w14:paraId="51839198" w14:textId="4F283ABB" w:rsidR="000B1C5E" w:rsidRPr="00A27B53" w:rsidRDefault="006D027D" w:rsidP="000D6530">
      <w:pPr>
        <w:pStyle w:val="Titel"/>
        <w:rPr>
          <w:bCs/>
          <w:lang w:val="de-DE"/>
        </w:rPr>
      </w:pPr>
      <w:r w:rsidRPr="000D6530">
        <w:rPr>
          <w:bCs/>
          <w:lang w:val="de-DE"/>
        </w:rPr>
        <w:t>Licht</w:t>
      </w:r>
      <w:r w:rsidR="004F3B99" w:rsidRPr="000D6530">
        <w:rPr>
          <w:bCs/>
          <w:lang w:val="de-DE"/>
        </w:rPr>
        <w:t xml:space="preserve"> </w:t>
      </w:r>
      <w:r w:rsidR="006301BA" w:rsidRPr="000D6530">
        <w:rPr>
          <w:bCs/>
          <w:lang w:val="de-DE"/>
        </w:rPr>
        <w:t xml:space="preserve">ist </w:t>
      </w:r>
      <w:r w:rsidR="00C35884" w:rsidRPr="000D6530">
        <w:rPr>
          <w:bCs/>
          <w:lang w:val="de-DE"/>
        </w:rPr>
        <w:t xml:space="preserve">eines der wichtigsten Gestaltungselemente </w:t>
      </w:r>
      <w:r w:rsidR="00906242" w:rsidRPr="000D6530">
        <w:rPr>
          <w:bCs/>
          <w:lang w:val="de-DE"/>
        </w:rPr>
        <w:t xml:space="preserve">im </w:t>
      </w:r>
      <w:r w:rsidR="00DC6715" w:rsidRPr="000D6530">
        <w:rPr>
          <w:bCs/>
          <w:lang w:val="de-DE"/>
        </w:rPr>
        <w:t xml:space="preserve">modernen </w:t>
      </w:r>
      <w:r w:rsidR="00906242" w:rsidRPr="000D6530">
        <w:rPr>
          <w:bCs/>
          <w:lang w:val="de-DE"/>
        </w:rPr>
        <w:t xml:space="preserve">Bad. </w:t>
      </w:r>
      <w:r w:rsidR="00A96E66" w:rsidRPr="0020416A">
        <w:rPr>
          <w:bCs/>
          <w:lang w:val="de-DE"/>
        </w:rPr>
        <w:t xml:space="preserve">Die optimale Ausleuchtung ist entscheidend für das </w:t>
      </w:r>
      <w:r w:rsidR="00A96E66" w:rsidRPr="00A27B53">
        <w:rPr>
          <w:bCs/>
          <w:lang w:val="de-DE"/>
        </w:rPr>
        <w:t xml:space="preserve">Wohlfühlambiente und die komfortable Nutzung aller Funktionalitäten. Je nach </w:t>
      </w:r>
      <w:r w:rsidR="00A96E66" w:rsidRPr="000D6530">
        <w:rPr>
          <w:bCs/>
          <w:lang w:val="de-DE"/>
        </w:rPr>
        <w:t xml:space="preserve">Tageszeit hat der Nutzer des Bads unterschiedliche Anforderungen an das Licht. </w:t>
      </w:r>
      <w:r w:rsidR="00333F20" w:rsidRPr="000D6530">
        <w:rPr>
          <w:bCs/>
          <w:lang w:val="de-DE"/>
        </w:rPr>
        <w:t xml:space="preserve">Jetzt </w:t>
      </w:r>
      <w:r w:rsidR="0027388A" w:rsidRPr="000D6530">
        <w:rPr>
          <w:bCs/>
          <w:lang w:val="de-DE"/>
        </w:rPr>
        <w:t>bringt</w:t>
      </w:r>
      <w:r w:rsidR="00333F20" w:rsidRPr="000D6530">
        <w:rPr>
          <w:bCs/>
          <w:lang w:val="de-DE"/>
        </w:rPr>
        <w:t xml:space="preserve"> Geberit </w:t>
      </w:r>
      <w:r w:rsidR="002666B1" w:rsidRPr="000D6530">
        <w:rPr>
          <w:bCs/>
          <w:lang w:val="de-DE"/>
        </w:rPr>
        <w:t xml:space="preserve">mit dem </w:t>
      </w:r>
      <w:r w:rsidR="00D977AD">
        <w:rPr>
          <w:bCs/>
          <w:lang w:val="de-DE"/>
        </w:rPr>
        <w:t xml:space="preserve">ONE </w:t>
      </w:r>
      <w:r w:rsidR="002666B1" w:rsidRPr="000D6530">
        <w:rPr>
          <w:bCs/>
          <w:lang w:val="de-DE"/>
        </w:rPr>
        <w:t xml:space="preserve">Spiegelschrank </w:t>
      </w:r>
      <w:r w:rsidR="00D977AD">
        <w:rPr>
          <w:bCs/>
          <w:lang w:val="de-DE"/>
        </w:rPr>
        <w:t>e</w:t>
      </w:r>
      <w:r w:rsidR="00333F20" w:rsidRPr="000D6530">
        <w:rPr>
          <w:bCs/>
          <w:lang w:val="de-DE"/>
        </w:rPr>
        <w:t>ine</w:t>
      </w:r>
      <w:r w:rsidR="0027388A" w:rsidRPr="000D6530">
        <w:rPr>
          <w:bCs/>
          <w:lang w:val="de-DE"/>
        </w:rPr>
        <w:t xml:space="preserve"> Badlösung auf den Markt, die </w:t>
      </w:r>
      <w:r w:rsidR="0020416A" w:rsidRPr="000D6530">
        <w:rPr>
          <w:bCs/>
          <w:lang w:val="de-DE"/>
        </w:rPr>
        <w:t xml:space="preserve">diese </w:t>
      </w:r>
      <w:r w:rsidR="00C55BD8" w:rsidRPr="000D6530">
        <w:rPr>
          <w:bCs/>
          <w:lang w:val="de-DE"/>
        </w:rPr>
        <w:t>individuellen</w:t>
      </w:r>
      <w:r w:rsidR="0020416A" w:rsidRPr="000D6530">
        <w:rPr>
          <w:bCs/>
          <w:lang w:val="de-DE"/>
        </w:rPr>
        <w:t xml:space="preserve"> Anspr</w:t>
      </w:r>
      <w:r w:rsidR="00C55BD8" w:rsidRPr="000D6530">
        <w:rPr>
          <w:bCs/>
          <w:lang w:val="de-DE"/>
        </w:rPr>
        <w:t>üche</w:t>
      </w:r>
      <w:r w:rsidR="0020416A" w:rsidRPr="000D6530">
        <w:rPr>
          <w:bCs/>
          <w:lang w:val="de-DE"/>
        </w:rPr>
        <w:t xml:space="preserve"> perfekt ab</w:t>
      </w:r>
      <w:r w:rsidR="0027388A" w:rsidRPr="000D6530">
        <w:rPr>
          <w:bCs/>
          <w:lang w:val="de-DE"/>
        </w:rPr>
        <w:t xml:space="preserve">deckt: </w:t>
      </w:r>
      <w:r w:rsidR="002666B1" w:rsidRPr="000D6530">
        <w:rPr>
          <w:bCs/>
          <w:lang w:val="de-DE"/>
        </w:rPr>
        <w:t xml:space="preserve">Das </w:t>
      </w:r>
      <w:r w:rsidR="0020416A" w:rsidRPr="000D6530">
        <w:rPr>
          <w:bCs/>
          <w:lang w:val="de-DE"/>
        </w:rPr>
        <w:t xml:space="preserve">neu entwickelte, integrierte Lichtkonzept Geberit </w:t>
      </w:r>
      <w:proofErr w:type="spellStart"/>
      <w:r w:rsidR="0020416A" w:rsidRPr="000D6530">
        <w:rPr>
          <w:bCs/>
          <w:lang w:val="de-DE"/>
        </w:rPr>
        <w:t>ComfortLight</w:t>
      </w:r>
      <w:proofErr w:type="spellEnd"/>
      <w:r w:rsidR="00976FF3" w:rsidRPr="000D6530">
        <w:rPr>
          <w:bCs/>
          <w:lang w:val="de-DE"/>
        </w:rPr>
        <w:t xml:space="preserve"> begeister</w:t>
      </w:r>
      <w:r w:rsidR="000D6530" w:rsidRPr="000D6530">
        <w:rPr>
          <w:bCs/>
          <w:lang w:val="de-DE"/>
        </w:rPr>
        <w:t>t</w:t>
      </w:r>
      <w:r w:rsidR="000D6530">
        <w:rPr>
          <w:bCs/>
          <w:lang w:val="de-DE"/>
        </w:rPr>
        <w:t xml:space="preserve">, indem </w:t>
      </w:r>
      <w:r w:rsidR="0019241F">
        <w:rPr>
          <w:bCs/>
          <w:lang w:val="de-DE"/>
        </w:rPr>
        <w:t>es</w:t>
      </w:r>
      <w:r w:rsidR="000D6530">
        <w:rPr>
          <w:bCs/>
          <w:lang w:val="de-DE"/>
        </w:rPr>
        <w:t xml:space="preserve"> für jede</w:t>
      </w:r>
      <w:r w:rsidR="00976FF3" w:rsidRPr="000D6530">
        <w:rPr>
          <w:bCs/>
          <w:lang w:val="de-DE"/>
        </w:rPr>
        <w:t xml:space="preserve"> </w:t>
      </w:r>
      <w:r w:rsidR="000D6530" w:rsidRPr="000D6530">
        <w:rPr>
          <w:bCs/>
          <w:lang w:val="de-DE"/>
        </w:rPr>
        <w:t>Badsituation</w:t>
      </w:r>
      <w:r w:rsidR="000D6530">
        <w:rPr>
          <w:bCs/>
          <w:lang w:val="de-DE"/>
        </w:rPr>
        <w:t xml:space="preserve"> </w:t>
      </w:r>
      <w:r w:rsidR="000D6530" w:rsidRPr="000D6530">
        <w:rPr>
          <w:bCs/>
          <w:lang w:val="de-DE"/>
        </w:rPr>
        <w:t>die richtige</w:t>
      </w:r>
      <w:r w:rsidR="000D6530">
        <w:rPr>
          <w:bCs/>
          <w:lang w:val="de-DE"/>
        </w:rPr>
        <w:t xml:space="preserve"> </w:t>
      </w:r>
      <w:r w:rsidR="000D6530" w:rsidRPr="000D6530">
        <w:rPr>
          <w:bCs/>
          <w:lang w:val="de-DE"/>
        </w:rPr>
        <w:t>Lichtstimmung</w:t>
      </w:r>
      <w:r w:rsidR="000D6530">
        <w:rPr>
          <w:bCs/>
          <w:lang w:val="de-DE"/>
        </w:rPr>
        <w:t xml:space="preserve"> schaff</w:t>
      </w:r>
      <w:r w:rsidR="0019241F">
        <w:rPr>
          <w:bCs/>
          <w:lang w:val="de-DE"/>
        </w:rPr>
        <w:t>t</w:t>
      </w:r>
      <w:r w:rsidR="00976FF3" w:rsidRPr="000D6530">
        <w:rPr>
          <w:bCs/>
          <w:lang w:val="de-DE"/>
        </w:rPr>
        <w:t xml:space="preserve">. </w:t>
      </w:r>
      <w:r w:rsidR="00DC6715" w:rsidRPr="000D6530">
        <w:rPr>
          <w:bCs/>
          <w:lang w:val="de-DE"/>
        </w:rPr>
        <w:t xml:space="preserve">Zudem bietet der </w:t>
      </w:r>
      <w:r w:rsidR="00DA10DF" w:rsidRPr="00A27B53">
        <w:rPr>
          <w:bCs/>
          <w:lang w:val="de-DE"/>
        </w:rPr>
        <w:t xml:space="preserve">neue Spiegelschrank </w:t>
      </w:r>
      <w:r w:rsidR="00DC6715" w:rsidRPr="000D6530">
        <w:rPr>
          <w:bCs/>
          <w:lang w:val="de-DE"/>
        </w:rPr>
        <w:t xml:space="preserve">ausreichend Platz für Dinge zur täglichen Körperpflege. </w:t>
      </w:r>
      <w:r w:rsidR="00DC6715" w:rsidRPr="00A27B53">
        <w:rPr>
          <w:bCs/>
          <w:lang w:val="de-DE"/>
        </w:rPr>
        <w:t xml:space="preserve">Er </w:t>
      </w:r>
      <w:r w:rsidR="00FD52EA" w:rsidRPr="00A27B53">
        <w:rPr>
          <w:bCs/>
          <w:lang w:val="de-DE"/>
        </w:rPr>
        <w:t>kann mit allen Badserien von Geberit kombiniert werden.</w:t>
      </w:r>
    </w:p>
    <w:p w14:paraId="41ABE4CB" w14:textId="3CA5190E" w:rsidR="00BB2C3C" w:rsidRPr="00092F95" w:rsidRDefault="002B090E" w:rsidP="00BB2C3C">
      <w:pPr>
        <w:rPr>
          <w:b/>
          <w:bCs/>
        </w:rPr>
      </w:pPr>
      <w:r w:rsidRPr="00A27B53">
        <w:t xml:space="preserve">Das </w:t>
      </w:r>
      <w:r w:rsidR="003B2A31">
        <w:t xml:space="preserve">innovative </w:t>
      </w:r>
      <w:r w:rsidR="00BB2C3C" w:rsidRPr="00A27B53">
        <w:t xml:space="preserve">Geberit </w:t>
      </w:r>
      <w:proofErr w:type="spellStart"/>
      <w:r w:rsidR="00BB2C3C" w:rsidRPr="00A27B53">
        <w:t>ComfortLight</w:t>
      </w:r>
      <w:proofErr w:type="spellEnd"/>
      <w:r w:rsidRPr="00A27B53">
        <w:t xml:space="preserve"> im ONE Spiegelschrank</w:t>
      </w:r>
      <w:r w:rsidR="00BB2C3C" w:rsidRPr="00A27B53">
        <w:t xml:space="preserve"> </w:t>
      </w:r>
      <w:r w:rsidR="005B1A23">
        <w:t xml:space="preserve">passt </w:t>
      </w:r>
      <w:r w:rsidR="00CD3574">
        <w:t xml:space="preserve">sich </w:t>
      </w:r>
      <w:r w:rsidR="00BB2C3C" w:rsidRPr="00A27B53">
        <w:t xml:space="preserve">den </w:t>
      </w:r>
      <w:r w:rsidR="00EE06CE" w:rsidRPr="00A27B53">
        <w:t xml:space="preserve">Bedürfnissen des Nutzers </w:t>
      </w:r>
      <w:r w:rsidR="00BB2C3C" w:rsidRPr="00A27B53">
        <w:t>exakt an. Vier in den Spiegelschrank integrierte</w:t>
      </w:r>
      <w:r w:rsidR="00B75E65" w:rsidRPr="00A27B53">
        <w:t>, aufeinander abgestimmte</w:t>
      </w:r>
      <w:r w:rsidR="00BB2C3C" w:rsidRPr="00A27B53">
        <w:t xml:space="preserve"> Lichtquellen</w:t>
      </w:r>
      <w:r w:rsidR="00BE2EB3" w:rsidRPr="00A27B53">
        <w:t xml:space="preserve"> ermöglichen eine individuell steuerbare Beleuchtung</w:t>
      </w:r>
      <w:r w:rsidR="00B75E65" w:rsidRPr="00A27B53">
        <w:t>.</w:t>
      </w:r>
      <w:r w:rsidR="00BB2C3C" w:rsidRPr="00A27B53">
        <w:t xml:space="preserve"> </w:t>
      </w:r>
      <w:r w:rsidR="001865F2" w:rsidRPr="00A27B53">
        <w:t>Für ein natürliches, blendfreies Licht beleuchtet der Geberit ONE Spiegelschrank den Waschplatz und den Raum indirekt über die Decke</w:t>
      </w:r>
      <w:r w:rsidR="00654CAA" w:rsidRPr="00265EF5">
        <w:t>.</w:t>
      </w:r>
      <w:r w:rsidR="001865F2" w:rsidRPr="00265EF5">
        <w:t xml:space="preserve"> </w:t>
      </w:r>
      <w:r w:rsidR="00AD229B">
        <w:t>Das Licht</w:t>
      </w:r>
      <w:r w:rsidR="00BB2C3C" w:rsidRPr="00265EF5">
        <w:t xml:space="preserve"> sorgt für ein authentisches Spiegelbild ohne Schattenwurf</w:t>
      </w:r>
      <w:r w:rsidR="00654CAA" w:rsidRPr="00265EF5">
        <w:t xml:space="preserve"> </w:t>
      </w:r>
      <w:r w:rsidR="00BB2C3C" w:rsidRPr="00265EF5">
        <w:t xml:space="preserve">und lässt den gesamten Raum plastisch und </w:t>
      </w:r>
      <w:r w:rsidR="001C4A17" w:rsidRPr="00265EF5">
        <w:t>somit</w:t>
      </w:r>
      <w:r w:rsidR="00BB2C3C" w:rsidRPr="00265EF5">
        <w:t xml:space="preserve"> </w:t>
      </w:r>
      <w:r w:rsidR="001751AF" w:rsidRPr="00265EF5">
        <w:t>grö</w:t>
      </w:r>
      <w:r w:rsidR="001751AF">
        <w:t>ß</w:t>
      </w:r>
      <w:r w:rsidR="001751AF" w:rsidRPr="00265EF5">
        <w:t xml:space="preserve">er </w:t>
      </w:r>
      <w:r w:rsidR="00BB2C3C" w:rsidRPr="00265EF5">
        <w:t>wirken.</w:t>
      </w:r>
    </w:p>
    <w:p w14:paraId="7E3F76BE" w14:textId="15AF07CA" w:rsidR="00E725D9" w:rsidRPr="00A12E28" w:rsidRDefault="00BB2C3C" w:rsidP="00BB2C3C">
      <w:pPr>
        <w:rPr>
          <w:color w:val="FF0000"/>
        </w:rPr>
      </w:pPr>
      <w:r>
        <w:t xml:space="preserve">Die Lichtsteuerung lässt sich </w:t>
      </w:r>
      <w:r w:rsidRPr="009455AE">
        <w:t xml:space="preserve">stufenlos </w:t>
      </w:r>
      <w:r w:rsidR="00773B15">
        <w:t>dimmen:</w:t>
      </w:r>
      <w:r w:rsidR="001C4A17" w:rsidRPr="009455AE">
        <w:t xml:space="preserve"> </w:t>
      </w:r>
      <w:r w:rsidR="00B75E65" w:rsidRPr="009455AE">
        <w:t xml:space="preserve">von </w:t>
      </w:r>
      <w:r w:rsidR="00773B15">
        <w:t>k</w:t>
      </w:r>
      <w:r w:rsidR="00B75E65" w:rsidRPr="009455AE">
        <w:t>ühl</w:t>
      </w:r>
      <w:r w:rsidR="00773B15">
        <w:t>-hell</w:t>
      </w:r>
      <w:r w:rsidRPr="009455AE">
        <w:t xml:space="preserve"> </w:t>
      </w:r>
      <w:r w:rsidR="00B75E65" w:rsidRPr="009455AE">
        <w:t>bis hin zu</w:t>
      </w:r>
      <w:r w:rsidR="009903FD" w:rsidRPr="009455AE">
        <w:t xml:space="preserve"> dunk</w:t>
      </w:r>
      <w:r w:rsidR="00773B15">
        <w:t>el-</w:t>
      </w:r>
      <w:r w:rsidR="009903FD" w:rsidRPr="009455AE">
        <w:t>w</w:t>
      </w:r>
      <w:r w:rsidR="00773B15">
        <w:t>arm.</w:t>
      </w:r>
      <w:r w:rsidRPr="009455AE">
        <w:t xml:space="preserve"> </w:t>
      </w:r>
      <w:r w:rsidR="00BE2EB3" w:rsidRPr="009455AE">
        <w:t>D</w:t>
      </w:r>
      <w:r w:rsidRPr="009455AE">
        <w:t xml:space="preserve">iese Kopplung </w:t>
      </w:r>
      <w:r w:rsidR="00BE2EB3" w:rsidRPr="009455AE">
        <w:t>von</w:t>
      </w:r>
      <w:r w:rsidRPr="009455AE">
        <w:t xml:space="preserve"> Lichttemperatur mit der Lichtstärke definiert das Geberit </w:t>
      </w:r>
      <w:proofErr w:type="spellStart"/>
      <w:r w:rsidRPr="009455AE">
        <w:t>ComfortLight</w:t>
      </w:r>
      <w:proofErr w:type="spellEnd"/>
      <w:r w:rsidRPr="009455AE">
        <w:t>. Vier programmierte Lichtstimmungen</w:t>
      </w:r>
      <w:r w:rsidRPr="00CD66E9">
        <w:t xml:space="preserve"> kennzeichnen das Lichtkonzept, das </w:t>
      </w:r>
      <w:r w:rsidR="000846EE" w:rsidRPr="00CD66E9">
        <w:t>dem Tagesrhythmus entsprechend</w:t>
      </w:r>
      <w:r w:rsidRPr="00CD66E9">
        <w:t xml:space="preserve"> das richtige Licht bietet</w:t>
      </w:r>
      <w:r w:rsidR="00A12E28" w:rsidRPr="00CD66E9">
        <w:t>: v</w:t>
      </w:r>
      <w:r w:rsidR="00B75E65" w:rsidRPr="00CD66E9">
        <w:t xml:space="preserve">on der </w:t>
      </w:r>
      <w:r w:rsidR="000846EE" w:rsidRPr="00CD66E9">
        <w:t>helle</w:t>
      </w:r>
      <w:r w:rsidR="00B75E65" w:rsidRPr="00CD66E9">
        <w:t>n</w:t>
      </w:r>
      <w:r w:rsidR="000846EE" w:rsidRPr="00CD66E9">
        <w:t xml:space="preserve"> Beleuchtung für die erfrischende Nutzung </w:t>
      </w:r>
      <w:r w:rsidR="002F7EF1" w:rsidRPr="00CD66E9">
        <w:t xml:space="preserve">des Badezimmers </w:t>
      </w:r>
      <w:r w:rsidR="000846EE" w:rsidRPr="00CD66E9">
        <w:t>am Morgen</w:t>
      </w:r>
      <w:r w:rsidR="00B75E65" w:rsidRPr="00CD66E9">
        <w:t xml:space="preserve"> über</w:t>
      </w:r>
      <w:r w:rsidR="000846EE" w:rsidRPr="00CD66E9">
        <w:t xml:space="preserve"> </w:t>
      </w:r>
      <w:r w:rsidR="00B75E65" w:rsidRPr="00CD66E9">
        <w:t>Standardlicht bis hin zu Kerzenlicht</w:t>
      </w:r>
      <w:r w:rsidR="00C06059">
        <w:t>-A</w:t>
      </w:r>
      <w:r w:rsidR="00B75E65" w:rsidRPr="00CD66E9">
        <w:t>tmosphäre und dem Orientierungslicht für die Nacht.</w:t>
      </w:r>
      <w:r w:rsidR="0005675A" w:rsidRPr="00CD66E9">
        <w:t xml:space="preserve"> Über die Geberit Home App kann für jede Lichtstimmung ein Zeitfenster eingestellt werden, zu dem </w:t>
      </w:r>
      <w:r w:rsidR="003B31A7" w:rsidRPr="00CD66E9">
        <w:t>das entsprechende</w:t>
      </w:r>
      <w:r w:rsidR="0005675A" w:rsidRPr="00CD66E9">
        <w:t xml:space="preserve"> Licht bei</w:t>
      </w:r>
      <w:r w:rsidR="003B31A7" w:rsidRPr="00CD66E9">
        <w:t>m</w:t>
      </w:r>
      <w:r w:rsidR="0005675A" w:rsidRPr="00CD66E9">
        <w:t xml:space="preserve"> Einschalten automatisch</w:t>
      </w:r>
      <w:r w:rsidR="003B31A7" w:rsidRPr="00CD66E9">
        <w:t xml:space="preserve"> aktiviert wird. Über die </w:t>
      </w:r>
      <w:proofErr w:type="spellStart"/>
      <w:r w:rsidR="003B31A7" w:rsidRPr="00CD66E9">
        <w:t>Dimmfunktion</w:t>
      </w:r>
      <w:proofErr w:type="spellEnd"/>
      <w:r w:rsidR="003B31A7" w:rsidRPr="00CD66E9">
        <w:t xml:space="preserve"> kann dieses aber jederzeit der Situation angepasst werden.</w:t>
      </w:r>
    </w:p>
    <w:p w14:paraId="4F645B9E" w14:textId="727427FB" w:rsidR="009A7D98" w:rsidRPr="00CF793C" w:rsidRDefault="009A7D98" w:rsidP="00BE2EB3">
      <w:pPr>
        <w:rPr>
          <w:b/>
          <w:bCs/>
        </w:rPr>
      </w:pPr>
      <w:r w:rsidRPr="00CF793C">
        <w:rPr>
          <w:b/>
          <w:bCs/>
        </w:rPr>
        <w:t>Manuelle oder d</w:t>
      </w:r>
      <w:r w:rsidR="00CF793C" w:rsidRPr="00CF793C">
        <w:rPr>
          <w:b/>
          <w:bCs/>
        </w:rPr>
        <w:t xml:space="preserve">igitale Lichtsteuerung </w:t>
      </w:r>
      <w:r w:rsidR="002F7EF1">
        <w:rPr>
          <w:b/>
          <w:bCs/>
        </w:rPr>
        <w:t>nach Wunsch</w:t>
      </w:r>
      <w:r w:rsidR="002F7EF1">
        <w:rPr>
          <w:b/>
          <w:bCs/>
        </w:rPr>
        <w:br/>
      </w:r>
      <w:r w:rsidR="00BE2EB3">
        <w:t xml:space="preserve">Das Licht lässt sich über verschiedene Wege intuitiv steuern. </w:t>
      </w:r>
      <w:r w:rsidR="00BE2EB3" w:rsidRPr="00265EF5">
        <w:t>Zum einen über d</w:t>
      </w:r>
      <w:r w:rsidR="00EC7CE2" w:rsidRPr="00265EF5">
        <w:t>en Lichtsensor</w:t>
      </w:r>
      <w:r w:rsidR="00BE2EB3" w:rsidRPr="00265EF5">
        <w:t xml:space="preserve"> am Spiegelschrank selbst. </w:t>
      </w:r>
      <w:r w:rsidR="002C255E" w:rsidRPr="00265EF5">
        <w:t>Dieser ist</w:t>
      </w:r>
      <w:r w:rsidR="00BE2EB3" w:rsidRPr="00265EF5">
        <w:t xml:space="preserve"> berührungssensitiv und steuer</w:t>
      </w:r>
      <w:r w:rsidR="002C255E" w:rsidRPr="00265EF5">
        <w:t>t</w:t>
      </w:r>
      <w:r w:rsidR="00BE2EB3" w:rsidRPr="00265EF5">
        <w:t xml:space="preserve"> das Licht stufenlos. </w:t>
      </w:r>
      <w:r w:rsidR="007135BC" w:rsidRPr="00265EF5">
        <w:t>Die</w:t>
      </w:r>
      <w:r w:rsidR="00BE2EB3" w:rsidRPr="00265EF5">
        <w:t xml:space="preserve"> Beleuchtung</w:t>
      </w:r>
      <w:r w:rsidR="007135BC" w:rsidRPr="00265EF5">
        <w:t xml:space="preserve"> lässt sich aber auch klassisch</w:t>
      </w:r>
      <w:r w:rsidR="00BE2EB3" w:rsidRPr="00265EF5">
        <w:t xml:space="preserve"> </w:t>
      </w:r>
      <w:r w:rsidR="007135BC" w:rsidRPr="00265EF5">
        <w:t xml:space="preserve">über </w:t>
      </w:r>
      <w:r w:rsidR="002C255E" w:rsidRPr="00265EF5">
        <w:t>einen Raumtaster oder -schalter</w:t>
      </w:r>
      <w:r w:rsidR="00BE2EB3" w:rsidRPr="00265EF5">
        <w:t xml:space="preserve"> bedienen</w:t>
      </w:r>
      <w:r w:rsidR="00BE2EB3">
        <w:t xml:space="preserve">. </w:t>
      </w:r>
    </w:p>
    <w:p w14:paraId="175EE099" w14:textId="538A0AFB" w:rsidR="009A22A1" w:rsidRPr="00CD66E9" w:rsidRDefault="009A7D98" w:rsidP="00C87B91">
      <w:r>
        <w:t>Die a</w:t>
      </w:r>
      <w:r w:rsidR="00BE2EB3">
        <w:t>utomatisch</w:t>
      </w:r>
      <w:r>
        <w:t>e</w:t>
      </w:r>
      <w:r w:rsidR="00BE2EB3">
        <w:t xml:space="preserve"> </w:t>
      </w:r>
      <w:r>
        <w:t>und</w:t>
      </w:r>
      <w:r w:rsidR="00BE2EB3">
        <w:t xml:space="preserve"> digital</w:t>
      </w:r>
      <w:r>
        <w:t xml:space="preserve">e </w:t>
      </w:r>
      <w:r w:rsidRPr="00CD66E9">
        <w:t>Steuerung funktioniert</w:t>
      </w:r>
      <w:r w:rsidR="00BE2EB3" w:rsidRPr="00CD66E9">
        <w:t xml:space="preserve"> </w:t>
      </w:r>
      <w:r w:rsidRPr="00CD66E9">
        <w:t>über</w:t>
      </w:r>
      <w:r w:rsidR="00BE2EB3" w:rsidRPr="00CD66E9">
        <w:t xml:space="preserve"> die Geberit Home App</w:t>
      </w:r>
      <w:r w:rsidRPr="00CD66E9">
        <w:t>, die</w:t>
      </w:r>
      <w:r w:rsidR="00BE2EB3" w:rsidRPr="00CD66E9">
        <w:t xml:space="preserve"> sämtliche Einstellungen schnell</w:t>
      </w:r>
      <w:r w:rsidRPr="00CD66E9">
        <w:t xml:space="preserve"> und </w:t>
      </w:r>
      <w:r w:rsidR="00BE2EB3" w:rsidRPr="00CD66E9">
        <w:t>bequem</w:t>
      </w:r>
      <w:r w:rsidRPr="00CD66E9">
        <w:t xml:space="preserve"> ermöglicht. </w:t>
      </w:r>
      <w:r w:rsidR="00530FA4" w:rsidRPr="00CD66E9">
        <w:t>Über die App kann der Nutzer die verschiedenen Lichtstimmungen</w:t>
      </w:r>
      <w:r w:rsidR="00245EEA" w:rsidRPr="00CD66E9">
        <w:t xml:space="preserve"> individuell</w:t>
      </w:r>
      <w:r w:rsidR="00530FA4" w:rsidRPr="00CD66E9">
        <w:t xml:space="preserve"> festlegen und</w:t>
      </w:r>
      <w:r w:rsidR="00971C52" w:rsidRPr="00CD66E9">
        <w:t xml:space="preserve"> Zeitfenster definieren</w:t>
      </w:r>
      <w:r w:rsidR="00110327" w:rsidRPr="00CD66E9">
        <w:t>.</w:t>
      </w:r>
      <w:r w:rsidR="00607C16" w:rsidRPr="00CD66E9">
        <w:t xml:space="preserve"> </w:t>
      </w:r>
      <w:r w:rsidR="008F334C" w:rsidRPr="00CD66E9">
        <w:t xml:space="preserve">Programmierbar sind </w:t>
      </w:r>
      <w:r w:rsidR="00BE2EB3" w:rsidRPr="00CD66E9">
        <w:t>das Ein</w:t>
      </w:r>
      <w:r w:rsidR="00773B15">
        <w:t>- und Aus</w:t>
      </w:r>
      <w:r w:rsidR="00BE2EB3" w:rsidRPr="00CD66E9">
        <w:t>schalten,</w:t>
      </w:r>
      <w:r w:rsidR="008F334C" w:rsidRPr="00CD66E9">
        <w:t xml:space="preserve"> </w:t>
      </w:r>
      <w:r w:rsidR="00BE2EB3" w:rsidRPr="00CD66E9">
        <w:t>die Beleuchtungsstärke, das Dimmen</w:t>
      </w:r>
      <w:r w:rsidR="00773B15">
        <w:t xml:space="preserve"> sowie</w:t>
      </w:r>
      <w:r w:rsidR="00BE2EB3" w:rsidRPr="00CD66E9">
        <w:t xml:space="preserve"> die Farbtemperatur</w:t>
      </w:r>
      <w:r w:rsidR="00AC1BC9">
        <w:t>.</w:t>
      </w:r>
      <w:r w:rsidR="00BE2EB3" w:rsidRPr="00CD66E9">
        <w:t xml:space="preserve"> </w:t>
      </w:r>
      <w:r w:rsidR="00110327" w:rsidRPr="00CD66E9">
        <w:t xml:space="preserve">Bei den vier verschiedenen Modi handelt es sich um Orientierungslicht, Kerzenlicht, Standardlicht und Arbeitslicht. </w:t>
      </w:r>
    </w:p>
    <w:p w14:paraId="79119DD9" w14:textId="38421CA5" w:rsidR="003305C6" w:rsidRPr="00AC1BC9" w:rsidRDefault="00773B15" w:rsidP="00C87B91">
      <w:pPr>
        <w:rPr>
          <w:b/>
        </w:rPr>
      </w:pPr>
      <w:r w:rsidRPr="00773B15">
        <w:rPr>
          <w:b/>
          <w:bCs/>
        </w:rPr>
        <w:t xml:space="preserve">Licht für jede Stimmung und jedes Bedürfnis </w:t>
      </w:r>
      <w:r>
        <w:rPr>
          <w:b/>
          <w:bCs/>
        </w:rPr>
        <w:br/>
      </w:r>
      <w:r w:rsidR="0082357C" w:rsidRPr="00CD66E9">
        <w:t>Das Orientierungslicht ist ein stimmungsvolles Akzentlicht, d</w:t>
      </w:r>
      <w:r w:rsidR="00D8735C" w:rsidRPr="00CD66E9">
        <w:t xml:space="preserve">essen Helligkeit so individuell eingestellt </w:t>
      </w:r>
      <w:r w:rsidR="00D8735C" w:rsidRPr="00CD66E9">
        <w:lastRenderedPageBreak/>
        <w:t>werden kann, dass es</w:t>
      </w:r>
      <w:r w:rsidR="0082357C" w:rsidRPr="00CD66E9">
        <w:t xml:space="preserve"> </w:t>
      </w:r>
      <w:r w:rsidR="002F1042" w:rsidRPr="00CD66E9">
        <w:t>für den</w:t>
      </w:r>
      <w:r w:rsidR="0082357C" w:rsidRPr="00CD66E9">
        <w:t xml:space="preserve"> Nutzer </w:t>
      </w:r>
      <w:r w:rsidR="00D977AD">
        <w:t xml:space="preserve">angenehm </w:t>
      </w:r>
      <w:r w:rsidR="002F1042" w:rsidRPr="00CD66E9">
        <w:t xml:space="preserve">ist und ihm </w:t>
      </w:r>
      <w:r w:rsidR="0082357C" w:rsidRPr="00CD66E9">
        <w:t>nachts im Bad die Orientierung ermöglicht</w:t>
      </w:r>
      <w:r w:rsidR="00DB6D0C" w:rsidRPr="00CD66E9">
        <w:t>.</w:t>
      </w:r>
      <w:r w:rsidR="00D00EAA" w:rsidRPr="00CD66E9">
        <w:t xml:space="preserve"> </w:t>
      </w:r>
      <w:r w:rsidR="009A22A1" w:rsidRPr="00CD66E9">
        <w:t>Um das eigene Bad als W</w:t>
      </w:r>
      <w:r w:rsidR="000E3625" w:rsidRPr="00CD66E9">
        <w:t>ohlfühlort zu nutzen, kann über die Geberit Home App das Kerzenlicht aktiviert werden</w:t>
      </w:r>
      <w:r w:rsidR="003305C6" w:rsidRPr="00CD66E9">
        <w:t>. Es ist ein gedämpftes Licht, das zur Entspannung beiträgt.</w:t>
      </w:r>
      <w:r w:rsidR="00A91BC0" w:rsidRPr="00CD66E9">
        <w:t xml:space="preserve"> </w:t>
      </w:r>
      <w:r w:rsidR="006947DE" w:rsidRPr="00CD66E9">
        <w:t>Das Standar</w:t>
      </w:r>
      <w:r w:rsidR="00143DBC" w:rsidRPr="00CD66E9">
        <w:t>d</w:t>
      </w:r>
      <w:r w:rsidR="006947DE" w:rsidRPr="00CD66E9">
        <w:t>licht ist wiederum für</w:t>
      </w:r>
      <w:r w:rsidR="005427A8" w:rsidRPr="00CD66E9">
        <w:t xml:space="preserve"> die Alltagsnutzung</w:t>
      </w:r>
      <w:r w:rsidR="006947DE" w:rsidRPr="00CD66E9">
        <w:t xml:space="preserve"> des Bades </w:t>
      </w:r>
      <w:r w:rsidR="00A91BC0" w:rsidRPr="00CD66E9">
        <w:t>vorgesehen</w:t>
      </w:r>
      <w:r w:rsidR="006947DE" w:rsidRPr="00CD66E9">
        <w:t xml:space="preserve">. </w:t>
      </w:r>
      <w:r w:rsidR="00143DBC" w:rsidRPr="00CD66E9">
        <w:t>Um</w:t>
      </w:r>
      <w:r w:rsidR="00DE5C11" w:rsidRPr="00CD66E9">
        <w:t xml:space="preserve"> </w:t>
      </w:r>
      <w:r w:rsidR="00286F08" w:rsidRPr="00CD66E9">
        <w:t>dagegen</w:t>
      </w:r>
      <w:r w:rsidR="00D33126" w:rsidRPr="00CD66E9">
        <w:t xml:space="preserve"> </w:t>
      </w:r>
      <w:r w:rsidR="00143DBC" w:rsidRPr="00CD66E9">
        <w:t xml:space="preserve">jedes Detail </w:t>
      </w:r>
      <w:r w:rsidR="00D33126" w:rsidRPr="00CD66E9">
        <w:t xml:space="preserve">im Spiegel oder bei der Badreinigung </w:t>
      </w:r>
      <w:r w:rsidR="00143DBC" w:rsidRPr="00CD66E9">
        <w:t>exakt sehen zu können</w:t>
      </w:r>
      <w:r w:rsidR="00D33126" w:rsidRPr="00CD66E9">
        <w:t xml:space="preserve">, </w:t>
      </w:r>
      <w:r w:rsidR="00D33126" w:rsidRPr="009455AE">
        <w:t>hat Geberit</w:t>
      </w:r>
      <w:r w:rsidR="00436F8F" w:rsidRPr="009455AE">
        <w:t xml:space="preserve"> das Arbeitslicht vorgesehen. Es ist ein sehr helles Licht, das</w:t>
      </w:r>
      <w:r w:rsidR="00BC6EB8" w:rsidRPr="009455AE">
        <w:t xml:space="preserve"> auch</w:t>
      </w:r>
      <w:r w:rsidR="00436F8F" w:rsidRPr="009455AE">
        <w:t xml:space="preserve"> </w:t>
      </w:r>
      <w:r w:rsidR="00BC6EB8" w:rsidRPr="009455AE">
        <w:t>bei der morgendlichen Routine unterstützt, da</w:t>
      </w:r>
      <w:r w:rsidR="00FB2BE2" w:rsidRPr="009455AE">
        <w:t xml:space="preserve"> es </w:t>
      </w:r>
      <w:proofErr w:type="spellStart"/>
      <w:r w:rsidR="00FB2BE2" w:rsidRPr="009455AE">
        <w:t>blend</w:t>
      </w:r>
      <w:proofErr w:type="spellEnd"/>
      <w:r w:rsidR="00FB2BE2" w:rsidRPr="009455AE">
        <w:t>- und schattenfrei ist.</w:t>
      </w:r>
      <w:r w:rsidR="00436F8F" w:rsidRPr="009455AE">
        <w:t xml:space="preserve"> </w:t>
      </w:r>
      <w:r w:rsidR="00AB6FE6" w:rsidRPr="009455AE">
        <w:t xml:space="preserve">Über die im Geberit ONE Spiegelschrank verbauten LED Lichtmodule und die DALI-Technologie (Digital </w:t>
      </w:r>
      <w:proofErr w:type="spellStart"/>
      <w:r w:rsidR="00AB6FE6" w:rsidRPr="009455AE">
        <w:t>Addressable</w:t>
      </w:r>
      <w:proofErr w:type="spellEnd"/>
      <w:r w:rsidR="00AB6FE6" w:rsidRPr="009455AE">
        <w:t xml:space="preserve"> </w:t>
      </w:r>
      <w:proofErr w:type="spellStart"/>
      <w:r w:rsidR="00AB6FE6" w:rsidRPr="009455AE">
        <w:t>Lighting</w:t>
      </w:r>
      <w:proofErr w:type="spellEnd"/>
      <w:r w:rsidR="00AB6FE6" w:rsidRPr="009455AE">
        <w:t xml:space="preserve"> Interface)</w:t>
      </w:r>
      <w:r w:rsidR="00AC1BC9">
        <w:t>,</w:t>
      </w:r>
      <w:r w:rsidR="005440FE" w:rsidRPr="009455AE">
        <w:t xml:space="preserve"> mit der das </w:t>
      </w:r>
      <w:proofErr w:type="spellStart"/>
      <w:r w:rsidR="005440FE" w:rsidRPr="009455AE">
        <w:t>ComfortLight</w:t>
      </w:r>
      <w:proofErr w:type="spellEnd"/>
      <w:r w:rsidR="005440FE" w:rsidRPr="009455AE">
        <w:t xml:space="preserve"> in das Lichtkonzept des Badezimmers eingebunden werden kann,</w:t>
      </w:r>
      <w:r w:rsidR="00AB6FE6" w:rsidRPr="009455AE">
        <w:t xml:space="preserve"> erfolgt dabei die smarte Lichtsteuerung.</w:t>
      </w:r>
    </w:p>
    <w:p w14:paraId="16B4EE4B" w14:textId="697C53D6" w:rsidR="003E5354" w:rsidRPr="00F07961" w:rsidRDefault="00895F05" w:rsidP="00F07961">
      <w:pPr>
        <w:pStyle w:val="Kopfzeile"/>
        <w:tabs>
          <w:tab w:val="clear" w:pos="4536"/>
          <w:tab w:val="clear" w:pos="9072"/>
          <w:tab w:val="left" w:pos="4253"/>
          <w:tab w:val="left" w:pos="5103"/>
          <w:tab w:val="left" w:pos="5954"/>
          <w:tab w:val="left" w:pos="6804"/>
        </w:tabs>
      </w:pPr>
      <w:r w:rsidRPr="00A96C74">
        <w:rPr>
          <w:b/>
          <w:bCs/>
        </w:rPr>
        <w:t>Stauraum inklusive</w:t>
      </w:r>
      <w:r w:rsidRPr="00A96C74">
        <w:rPr>
          <w:b/>
          <w:bCs/>
        </w:rPr>
        <w:br/>
      </w:r>
      <w:r w:rsidR="00F07961" w:rsidRPr="00A96C74">
        <w:t xml:space="preserve">Der </w:t>
      </w:r>
      <w:r w:rsidR="00D977AD">
        <w:t xml:space="preserve">Geberit ONE </w:t>
      </w:r>
      <w:r w:rsidR="00F07961" w:rsidRPr="00A96C74">
        <w:t xml:space="preserve">Spiegelschrank </w:t>
      </w:r>
      <w:r w:rsidR="005976CE">
        <w:t xml:space="preserve">ist ein praktischer Stauraumspender und </w:t>
      </w:r>
      <w:r w:rsidR="00956B44">
        <w:t xml:space="preserve">bietet Nutzern </w:t>
      </w:r>
      <w:r w:rsidR="00F07961" w:rsidRPr="00A96C74">
        <w:t xml:space="preserve">ausreichend Platz für Dinge zur täglichen Körperpflege. </w:t>
      </w:r>
      <w:r w:rsidRPr="00A96C74">
        <w:t>Durch drei hochwertige und stufenlos verstellbare Glasablagen kann der</w:t>
      </w:r>
      <w:r w:rsidR="00215D82">
        <w:t xml:space="preserve"> Platz</w:t>
      </w:r>
      <w:r w:rsidRPr="00A96C74">
        <w:t xml:space="preserve"> im Spiegelschrank individuell gestaltet werden. </w:t>
      </w:r>
      <w:r w:rsidR="00215D82">
        <w:t>So wirkt das Bad immer aufgeräumt.</w:t>
      </w:r>
      <w:r w:rsidR="00215D82" w:rsidRPr="00A96C74">
        <w:t xml:space="preserve"> </w:t>
      </w:r>
      <w:r w:rsidRPr="00A96C74">
        <w:t>Zur Ausstattung gehören auch zwei Steckdosen, die im Inneren des Spiegelschranks positioniert sind.</w:t>
      </w:r>
      <w:r w:rsidRPr="00CD66E9">
        <w:t xml:space="preserve"> </w:t>
      </w:r>
    </w:p>
    <w:p w14:paraId="01963290" w14:textId="30D871AB" w:rsidR="00470F00" w:rsidRPr="00AC1BC9" w:rsidRDefault="0010285D" w:rsidP="0010285D">
      <w:r w:rsidRPr="0010285D">
        <w:rPr>
          <w:b/>
          <w:bCs/>
        </w:rPr>
        <w:t xml:space="preserve">Abgestimmt auf die gesamte Geberit ONE </w:t>
      </w:r>
      <w:proofErr w:type="spellStart"/>
      <w:r w:rsidRPr="0010285D">
        <w:rPr>
          <w:b/>
          <w:bCs/>
        </w:rPr>
        <w:t>Badserie</w:t>
      </w:r>
      <w:proofErr w:type="spellEnd"/>
      <w:r>
        <w:rPr>
          <w:b/>
          <w:bCs/>
        </w:rPr>
        <w:br/>
      </w:r>
      <w:r w:rsidRPr="00265EF5">
        <w:t>Die Spiegelschränke</w:t>
      </w:r>
      <w:r w:rsidR="006406F5" w:rsidRPr="00265EF5">
        <w:t xml:space="preserve"> besitzen eine komfortable Höhe von 90 cm und sind in fünf verschiedenen Breiten von 60 cm bis 120 cm erhältlich. Angeboten werden sie jeweils in Aluminium eloxiert oder </w:t>
      </w:r>
      <w:r w:rsidR="00D977AD">
        <w:t>W</w:t>
      </w:r>
      <w:r w:rsidR="006406F5" w:rsidRPr="00265EF5">
        <w:t>eiß, Aluminium pulverbeschichtet sowie voll verspiegelt oder wahlweise mit beleuchteter Nische.</w:t>
      </w:r>
      <w:r w:rsidRPr="00265EF5">
        <w:t xml:space="preserve"> </w:t>
      </w:r>
      <w:r w:rsidRPr="00CD66E9">
        <w:t xml:space="preserve">Die Größe des Spiegelschranks ist an die Breiten der neuen Geberit ONE Waschtische und Möbel angelehnt. </w:t>
      </w:r>
      <w:r w:rsidR="005F7487" w:rsidRPr="00CD66E9">
        <w:t>Der Spiegelschrank</w:t>
      </w:r>
      <w:r w:rsidR="00133C77" w:rsidRPr="00CD66E9">
        <w:t xml:space="preserve"> lässt sich optimal dazu kombinieren und rundet die Serie Geberit ONE ab,</w:t>
      </w:r>
      <w:r w:rsidR="005F7487" w:rsidRPr="00CD66E9">
        <w:t xml:space="preserve"> ist aber auch als Einzellösung </w:t>
      </w:r>
      <w:proofErr w:type="spellStart"/>
      <w:r w:rsidR="005F7487" w:rsidRPr="00CD66E9">
        <w:t>montierbar</w:t>
      </w:r>
      <w:proofErr w:type="spellEnd"/>
      <w:r w:rsidR="005F7487" w:rsidRPr="00CD66E9">
        <w:t>.</w:t>
      </w:r>
    </w:p>
    <w:p w14:paraId="592C2751" w14:textId="77777777" w:rsidR="00D327C1" w:rsidRDefault="00D327C1">
      <w:pPr>
        <w:spacing w:after="0" w:line="240" w:lineRule="auto"/>
        <w:rPr>
          <w:b/>
          <w:bCs/>
        </w:rPr>
      </w:pPr>
      <w:r>
        <w:rPr>
          <w:b/>
          <w:bCs/>
        </w:rPr>
        <w:br w:type="page"/>
      </w:r>
    </w:p>
    <w:p w14:paraId="171F3D0A" w14:textId="4B8C1C72" w:rsidR="003E5354" w:rsidRPr="00470F00" w:rsidRDefault="00470F00" w:rsidP="003E5354">
      <w:pPr>
        <w:rPr>
          <w:b/>
          <w:bCs/>
        </w:rPr>
      </w:pPr>
      <w:r w:rsidRPr="00470F00">
        <w:rPr>
          <w:b/>
          <w:bCs/>
        </w:rPr>
        <w:lastRenderedPageBreak/>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2"/>
      </w:tblGrid>
      <w:tr w:rsidR="00247A32" w14:paraId="53F10968" w14:textId="77777777" w:rsidTr="29622FD7">
        <w:tc>
          <w:tcPr>
            <w:tcW w:w="4672" w:type="dxa"/>
          </w:tcPr>
          <w:p w14:paraId="1559DED4" w14:textId="368FEE51" w:rsidR="00470F00" w:rsidRDefault="00D2447B" w:rsidP="003E5354">
            <w:r>
              <w:rPr>
                <w:noProof/>
              </w:rPr>
              <w:drawing>
                <wp:anchor distT="0" distB="107950" distL="114300" distR="114300" simplePos="0" relativeHeight="251658240" behindDoc="1" locked="0" layoutInCell="1" allowOverlap="1" wp14:anchorId="4AB6578A" wp14:editId="1C979D49">
                  <wp:simplePos x="0" y="0"/>
                  <wp:positionH relativeFrom="column">
                    <wp:align>left</wp:align>
                  </wp:positionH>
                  <wp:positionV relativeFrom="page">
                    <wp:align>top</wp:align>
                  </wp:positionV>
                  <wp:extent cx="2412000" cy="1785600"/>
                  <wp:effectExtent l="0" t="0" r="7620" b="5715"/>
                  <wp:wrapTight wrapText="bothSides">
                    <wp:wrapPolygon edited="0">
                      <wp:start x="0" y="0"/>
                      <wp:lineTo x="0" y="21439"/>
                      <wp:lineTo x="21498" y="21439"/>
                      <wp:lineTo x="21498" y="0"/>
                      <wp:lineTo x="0" y="0"/>
                    </wp:wrapPolygon>
                  </wp:wrapTight>
                  <wp:docPr id="3" name="Grafik 3" descr="Ein Bild, das drinnen, Wand, Boden, Fen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Wand, Boden, Fenster enthält.&#10;&#10;Automatisch generierte Beschreibung"/>
                          <pic:cNvPicPr/>
                        </pic:nvPicPr>
                        <pic:blipFill>
                          <a:blip r:embed="rId11" cstate="print">
                            <a:extLst>
                              <a:ext uri="{28A0092B-C50C-407E-A947-70E740481C1C}">
                                <a14:useLocalDpi xmlns:a14="http://schemas.microsoft.com/office/drawing/2010/main"/>
                              </a:ext>
                            </a:extLst>
                          </a:blip>
                          <a:stretch>
                            <a:fillRect/>
                          </a:stretch>
                        </pic:blipFill>
                        <pic:spPr>
                          <a:xfrm>
                            <a:off x="0" y="0"/>
                            <a:ext cx="2412000" cy="178560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33C627C9" w14:textId="71335BAD" w:rsidR="00470F00" w:rsidRDefault="00BD4398" w:rsidP="003E5354">
            <w:r w:rsidRPr="008652DE">
              <w:rPr>
                <w:b/>
                <w:color w:val="000000"/>
                <w:lang w:eastAsia="ar-SA"/>
              </w:rPr>
              <w:t>[</w:t>
            </w:r>
            <w:r w:rsidRPr="00E8760D">
              <w:rPr>
                <w:b/>
                <w:color w:val="000000"/>
                <w:lang w:eastAsia="ar-SA"/>
              </w:rPr>
              <w:t>Geberit_</w:t>
            </w:r>
            <w:r>
              <w:rPr>
                <w:b/>
                <w:color w:val="000000"/>
                <w:lang w:eastAsia="ar-SA"/>
              </w:rPr>
              <w:t>ONE-Spiegelschrank_Milieu</w:t>
            </w:r>
            <w:r w:rsidR="0038389B">
              <w:rPr>
                <w:b/>
                <w:color w:val="000000"/>
                <w:lang w:eastAsia="ar-SA"/>
              </w:rPr>
              <w:t>_1</w:t>
            </w:r>
            <w:r w:rsidRPr="008652DE">
              <w:rPr>
                <w:rFonts w:eastAsia="MS Mincho"/>
                <w:b/>
                <w:lang w:eastAsia="ar-SA"/>
              </w:rPr>
              <w:t>.jpg</w:t>
            </w:r>
            <w:r w:rsidRPr="008652DE">
              <w:rPr>
                <w:b/>
                <w:color w:val="000000"/>
                <w:lang w:eastAsia="ar-SA"/>
              </w:rPr>
              <w:t>]</w:t>
            </w:r>
            <w:r>
              <w:br/>
            </w:r>
            <w:r w:rsidR="00D8563B">
              <w:t>Die Größe des Spiegelschranks ist an die Breiten der neuen Geberit ONE Waschtische und Möbel angelehnt. Er ist sowohl in Kombination mit diesen oder als Einzellösung erhältlich.</w:t>
            </w:r>
            <w:r w:rsidR="00D8563B">
              <w:br/>
              <w:t>Foto: Geberit</w:t>
            </w:r>
          </w:p>
        </w:tc>
      </w:tr>
      <w:tr w:rsidR="00247A32" w14:paraId="05315236" w14:textId="77777777" w:rsidTr="29622FD7">
        <w:tc>
          <w:tcPr>
            <w:tcW w:w="4672" w:type="dxa"/>
          </w:tcPr>
          <w:p w14:paraId="1357200E" w14:textId="2FBD2DDB" w:rsidR="00470F00" w:rsidRDefault="0038389B" w:rsidP="003E5354">
            <w:r>
              <w:rPr>
                <w:noProof/>
              </w:rPr>
              <w:drawing>
                <wp:anchor distT="0" distB="107950" distL="114300" distR="114300" simplePos="0" relativeHeight="251658244" behindDoc="1" locked="0" layoutInCell="1" allowOverlap="1" wp14:anchorId="07950813" wp14:editId="37824B82">
                  <wp:simplePos x="0" y="0"/>
                  <wp:positionH relativeFrom="column">
                    <wp:align>left</wp:align>
                  </wp:positionH>
                  <wp:positionV relativeFrom="paragraph">
                    <wp:posOffset>137795</wp:posOffset>
                  </wp:positionV>
                  <wp:extent cx="2412000" cy="1716366"/>
                  <wp:effectExtent l="0" t="0" r="7620" b="0"/>
                  <wp:wrapTight wrapText="bothSides">
                    <wp:wrapPolygon edited="0">
                      <wp:start x="0" y="0"/>
                      <wp:lineTo x="0" y="21344"/>
                      <wp:lineTo x="21498" y="21344"/>
                      <wp:lineTo x="21498" y="0"/>
                      <wp:lineTo x="0" y="0"/>
                    </wp:wrapPolygon>
                  </wp:wrapTight>
                  <wp:docPr id="6" name="Grafik 6" descr="Ein Bild, das Wand, drinnen, Boden, Mö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Wand, drinnen, Boden, Möbel enthält.&#10;&#10;Automatisch generierte Beschreibung"/>
                          <pic:cNvPicPr/>
                        </pic:nvPicPr>
                        <pic:blipFill>
                          <a:blip r:embed="rId12" cstate="print">
                            <a:extLst>
                              <a:ext uri="{28A0092B-C50C-407E-A947-70E740481C1C}">
                                <a14:useLocalDpi xmlns:a14="http://schemas.microsoft.com/office/drawing/2010/main"/>
                              </a:ext>
                            </a:extLst>
                          </a:blip>
                          <a:stretch>
                            <a:fillRect/>
                          </a:stretch>
                        </pic:blipFill>
                        <pic:spPr>
                          <a:xfrm>
                            <a:off x="0" y="0"/>
                            <a:ext cx="2412000" cy="1716366"/>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107575B5" w14:textId="2242FFC2" w:rsidR="00470F00" w:rsidRDefault="005939AF" w:rsidP="003E5354">
            <w:r w:rsidRPr="76EFCCEA">
              <w:rPr>
                <w:b/>
                <w:bCs/>
                <w:color w:val="000000" w:themeColor="text1"/>
                <w:lang w:eastAsia="ar-SA"/>
              </w:rPr>
              <w:t>[Geberit_ONE-Spiegelschrank_Milieu_</w:t>
            </w:r>
            <w:r w:rsidR="0038389B">
              <w:rPr>
                <w:b/>
                <w:bCs/>
                <w:color w:val="000000" w:themeColor="text1"/>
                <w:lang w:eastAsia="ar-SA"/>
              </w:rPr>
              <w:t>2</w:t>
            </w:r>
            <w:r w:rsidRPr="76EFCCEA">
              <w:rPr>
                <w:rFonts w:eastAsia="MS Mincho"/>
                <w:b/>
                <w:bCs/>
                <w:lang w:eastAsia="ar-SA"/>
              </w:rPr>
              <w:t>.jpg</w:t>
            </w:r>
            <w:r w:rsidRPr="76EFCCEA">
              <w:rPr>
                <w:b/>
                <w:bCs/>
                <w:color w:val="000000" w:themeColor="text1"/>
                <w:lang w:eastAsia="ar-SA"/>
              </w:rPr>
              <w:t>]</w:t>
            </w:r>
            <w:r>
              <w:br/>
            </w:r>
            <w:r w:rsidR="007D72CD">
              <w:t xml:space="preserve">Die Spiegelschränke sind in fünf verschiedenen Größen erhältlich und werden in Aluminium eloxiert und in </w:t>
            </w:r>
            <w:r w:rsidR="00D977AD">
              <w:t>W</w:t>
            </w:r>
            <w:r w:rsidR="007D72CD">
              <w:t>eiß sowie voll verspiegelt oder wahlweise mit beleuchteter Nische angeboten.</w:t>
            </w:r>
            <w:r>
              <w:br/>
            </w:r>
            <w:r w:rsidR="007D72CD">
              <w:t>Foto: Geberit</w:t>
            </w:r>
          </w:p>
        </w:tc>
      </w:tr>
      <w:tr w:rsidR="00247A32" w14:paraId="51868347" w14:textId="77777777" w:rsidTr="29622FD7">
        <w:tc>
          <w:tcPr>
            <w:tcW w:w="4672" w:type="dxa"/>
          </w:tcPr>
          <w:p w14:paraId="502B9099" w14:textId="1767CEFE" w:rsidR="00470F00" w:rsidRDefault="003D00D1" w:rsidP="003E5354">
            <w:r>
              <w:rPr>
                <w:noProof/>
              </w:rPr>
              <w:drawing>
                <wp:anchor distT="0" distB="107950" distL="114300" distR="114300" simplePos="0" relativeHeight="251658245" behindDoc="1" locked="0" layoutInCell="1" allowOverlap="1" wp14:anchorId="4677C6E2" wp14:editId="3BD8BFA2">
                  <wp:simplePos x="1149350" y="609600"/>
                  <wp:positionH relativeFrom="column">
                    <wp:align>left</wp:align>
                  </wp:positionH>
                  <wp:positionV relativeFrom="page">
                    <wp:align>top</wp:align>
                  </wp:positionV>
                  <wp:extent cx="2412000" cy="1821600"/>
                  <wp:effectExtent l="0" t="0" r="7620" b="7620"/>
                  <wp:wrapTight wrapText="bothSides">
                    <wp:wrapPolygon edited="0">
                      <wp:start x="0" y="0"/>
                      <wp:lineTo x="0" y="21464"/>
                      <wp:lineTo x="21498" y="21464"/>
                      <wp:lineTo x="21498"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412000" cy="18216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672" w:type="dxa"/>
          </w:tcPr>
          <w:p w14:paraId="32571327" w14:textId="4BBFC1C2" w:rsidR="00470F00" w:rsidRDefault="005939AF" w:rsidP="003E5354">
            <w:r w:rsidRPr="008652DE">
              <w:rPr>
                <w:b/>
                <w:color w:val="000000"/>
                <w:lang w:eastAsia="ar-SA"/>
              </w:rPr>
              <w:t>[</w:t>
            </w:r>
            <w:r w:rsidRPr="00E8760D">
              <w:rPr>
                <w:b/>
                <w:color w:val="000000"/>
                <w:lang w:eastAsia="ar-SA"/>
              </w:rPr>
              <w:t>Geberit_</w:t>
            </w:r>
            <w:r>
              <w:rPr>
                <w:b/>
                <w:color w:val="000000"/>
                <w:lang w:eastAsia="ar-SA"/>
              </w:rPr>
              <w:t>ONE-Spiegelschrank_</w:t>
            </w:r>
            <w:r w:rsidR="006704C1">
              <w:rPr>
                <w:b/>
                <w:color w:val="000000"/>
                <w:lang w:eastAsia="ar-SA"/>
              </w:rPr>
              <w:t>Lichtmodi</w:t>
            </w:r>
            <w:r w:rsidRPr="008652DE">
              <w:rPr>
                <w:rFonts w:eastAsia="MS Mincho"/>
                <w:b/>
                <w:lang w:eastAsia="ar-SA"/>
              </w:rPr>
              <w:t>.jpg</w:t>
            </w:r>
            <w:r w:rsidRPr="008652DE">
              <w:rPr>
                <w:b/>
                <w:color w:val="000000"/>
                <w:lang w:eastAsia="ar-SA"/>
              </w:rPr>
              <w:t>]</w:t>
            </w:r>
            <w:r>
              <w:br/>
            </w:r>
            <w:r w:rsidR="006D5A85">
              <w:t>Vier programmierte Lichtstimmungen kennzeichnen das Lichtkonzept, das dem Tagesrhythmus entsprechend das richtige Licht bietet. Die helle Beleuchtung</w:t>
            </w:r>
            <w:r w:rsidR="005F4CDC">
              <w:t xml:space="preserve"> ist ideal</w:t>
            </w:r>
            <w:r w:rsidR="006D5A85">
              <w:t xml:space="preserve"> für die erfrischende Nutzung des Badezimmers am Morgen.</w:t>
            </w:r>
            <w:r w:rsidR="005F4CDC">
              <w:br/>
              <w:t>Foto: Geberit</w:t>
            </w:r>
          </w:p>
        </w:tc>
      </w:tr>
      <w:tr w:rsidR="00247A32" w14:paraId="0D8AEDD7" w14:textId="77777777" w:rsidTr="29622FD7">
        <w:tc>
          <w:tcPr>
            <w:tcW w:w="4672" w:type="dxa"/>
          </w:tcPr>
          <w:p w14:paraId="306718E7" w14:textId="686BB046" w:rsidR="00470F00" w:rsidRDefault="00E86416" w:rsidP="003E5354">
            <w:r>
              <w:rPr>
                <w:noProof/>
              </w:rPr>
              <w:lastRenderedPageBreak/>
              <w:drawing>
                <wp:anchor distT="0" distB="107950" distL="114300" distR="114300" simplePos="0" relativeHeight="251658246" behindDoc="1" locked="0" layoutInCell="1" allowOverlap="1" wp14:anchorId="398A42C6" wp14:editId="6C1D67A7">
                  <wp:simplePos x="1149350" y="2597150"/>
                  <wp:positionH relativeFrom="column">
                    <wp:align>left</wp:align>
                  </wp:positionH>
                  <wp:positionV relativeFrom="page">
                    <wp:align>top</wp:align>
                  </wp:positionV>
                  <wp:extent cx="2412000" cy="2401200"/>
                  <wp:effectExtent l="0" t="0" r="7620" b="0"/>
                  <wp:wrapTight wrapText="bothSides">
                    <wp:wrapPolygon edited="0">
                      <wp:start x="0" y="0"/>
                      <wp:lineTo x="0" y="21423"/>
                      <wp:lineTo x="21498" y="21423"/>
                      <wp:lineTo x="21498"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412000" cy="24012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672" w:type="dxa"/>
          </w:tcPr>
          <w:p w14:paraId="7E333526" w14:textId="48BC2221" w:rsidR="00470F00" w:rsidRDefault="004F6FCA" w:rsidP="003E5354">
            <w:r w:rsidRPr="008652DE">
              <w:rPr>
                <w:b/>
                <w:color w:val="000000"/>
                <w:lang w:eastAsia="ar-SA"/>
              </w:rPr>
              <w:t>[</w:t>
            </w:r>
            <w:r w:rsidRPr="00E8760D">
              <w:rPr>
                <w:b/>
                <w:color w:val="000000"/>
                <w:lang w:eastAsia="ar-SA"/>
              </w:rPr>
              <w:t>Geberit_</w:t>
            </w:r>
            <w:r>
              <w:rPr>
                <w:b/>
                <w:color w:val="000000"/>
                <w:lang w:eastAsia="ar-SA"/>
              </w:rPr>
              <w:t>ONE-Spiegelschrank_</w:t>
            </w:r>
            <w:r w:rsidR="006704C1">
              <w:rPr>
                <w:b/>
                <w:color w:val="000000"/>
                <w:lang w:eastAsia="ar-SA"/>
              </w:rPr>
              <w:t>Steuerung</w:t>
            </w:r>
            <w:r w:rsidRPr="008652DE">
              <w:rPr>
                <w:rFonts w:eastAsia="MS Mincho"/>
                <w:b/>
                <w:lang w:eastAsia="ar-SA"/>
              </w:rPr>
              <w:t>.jpg</w:t>
            </w:r>
            <w:r w:rsidRPr="008652DE">
              <w:rPr>
                <w:b/>
                <w:color w:val="000000"/>
                <w:lang w:eastAsia="ar-SA"/>
              </w:rPr>
              <w:t>]</w:t>
            </w:r>
            <w:r>
              <w:br/>
            </w:r>
            <w:r w:rsidR="00D8563B">
              <w:t xml:space="preserve">Das Licht lässt sich über verschiedene Wege intuitiv steuern. Zum einen über die Lichttasten am Spiegelschrank selbst. Diese sind berührungssensitiv und steuern das Licht stufenlos. Die Beleuchtung lässt sich aber auch klassisch über den Raumschalter </w:t>
            </w:r>
            <w:r w:rsidR="0099371F">
              <w:t xml:space="preserve">oder über die Geberit Home App </w:t>
            </w:r>
            <w:r w:rsidR="00D8563B">
              <w:t>bedienen.</w:t>
            </w:r>
            <w:r w:rsidR="0099371F">
              <w:br/>
              <w:t>Foto: Geberit</w:t>
            </w:r>
          </w:p>
        </w:tc>
      </w:tr>
      <w:tr w:rsidR="00247A32" w14:paraId="035EC06F" w14:textId="77777777" w:rsidTr="29622FD7">
        <w:tc>
          <w:tcPr>
            <w:tcW w:w="4672" w:type="dxa"/>
          </w:tcPr>
          <w:p w14:paraId="25D30E79" w14:textId="0D0872B5" w:rsidR="00470F00" w:rsidRDefault="00E35051" w:rsidP="003E5354">
            <w:r>
              <w:rPr>
                <w:noProof/>
              </w:rPr>
              <w:drawing>
                <wp:anchor distT="0" distB="107950" distL="114300" distR="114300" simplePos="0" relativeHeight="251658241" behindDoc="1" locked="0" layoutInCell="1" allowOverlap="1" wp14:anchorId="182535BD" wp14:editId="7F1130FE">
                  <wp:simplePos x="0" y="0"/>
                  <wp:positionH relativeFrom="column">
                    <wp:align>left</wp:align>
                  </wp:positionH>
                  <wp:positionV relativeFrom="page">
                    <wp:align>top</wp:align>
                  </wp:positionV>
                  <wp:extent cx="2412000" cy="1825200"/>
                  <wp:effectExtent l="0" t="0" r="7620" b="3810"/>
                  <wp:wrapTight wrapText="bothSides">
                    <wp:wrapPolygon edited="0">
                      <wp:start x="0" y="0"/>
                      <wp:lineTo x="0" y="21420"/>
                      <wp:lineTo x="21498" y="21420"/>
                      <wp:lineTo x="21498" y="0"/>
                      <wp:lineTo x="0" y="0"/>
                    </wp:wrapPolygon>
                  </wp:wrapTight>
                  <wp:docPr id="8" name="Grafik 8" descr="Ein Bild, das drinnen, Wand, Decke,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Wand, Decke, Boden enthält.&#10;&#10;Automatisch generierte Beschreibung"/>
                          <pic:cNvPicPr/>
                        </pic:nvPicPr>
                        <pic:blipFill>
                          <a:blip r:embed="rId15" cstate="print">
                            <a:extLst>
                              <a:ext uri="{28A0092B-C50C-407E-A947-70E740481C1C}">
                                <a14:useLocalDpi xmlns:a14="http://schemas.microsoft.com/office/drawing/2010/main"/>
                              </a:ext>
                            </a:extLst>
                          </a:blip>
                          <a:stretch>
                            <a:fillRect/>
                          </a:stretch>
                        </pic:blipFill>
                        <pic:spPr>
                          <a:xfrm>
                            <a:off x="0" y="0"/>
                            <a:ext cx="2412000" cy="182520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2CDF08BB" w14:textId="098B5602" w:rsidR="00470F00" w:rsidRDefault="004F6FCA" w:rsidP="00F55363">
            <w:r w:rsidRPr="008652DE">
              <w:rPr>
                <w:b/>
                <w:color w:val="000000"/>
                <w:lang w:eastAsia="ar-SA"/>
              </w:rPr>
              <w:t>[</w:t>
            </w:r>
            <w:r w:rsidRPr="00E8760D">
              <w:rPr>
                <w:b/>
                <w:color w:val="000000"/>
                <w:lang w:eastAsia="ar-SA"/>
              </w:rPr>
              <w:t>Geberit_</w:t>
            </w:r>
            <w:r>
              <w:rPr>
                <w:b/>
                <w:color w:val="000000"/>
                <w:lang w:eastAsia="ar-SA"/>
              </w:rPr>
              <w:t>ONE-Spiegelschrank_Orientierung</w:t>
            </w:r>
            <w:r w:rsidRPr="008652DE">
              <w:rPr>
                <w:rFonts w:eastAsia="MS Mincho"/>
                <w:b/>
                <w:lang w:eastAsia="ar-SA"/>
              </w:rPr>
              <w:t>.jpg</w:t>
            </w:r>
            <w:r w:rsidRPr="008652DE">
              <w:rPr>
                <w:b/>
                <w:color w:val="000000"/>
                <w:lang w:eastAsia="ar-SA"/>
              </w:rPr>
              <w:t>]</w:t>
            </w:r>
            <w:r>
              <w:br/>
            </w:r>
            <w:r w:rsidR="005F4CDC">
              <w:t xml:space="preserve">Das Orientierungslicht </w:t>
            </w:r>
            <w:r w:rsidR="005103C0">
              <w:t>ermöglicht</w:t>
            </w:r>
            <w:r w:rsidR="007D72CD">
              <w:t xml:space="preserve"> eine</w:t>
            </w:r>
            <w:r w:rsidR="005103C0">
              <w:t xml:space="preserve"> sichere Orientierung bei </w:t>
            </w:r>
            <w:r w:rsidR="007D72CD">
              <w:t>Nacht</w:t>
            </w:r>
            <w:r w:rsidR="005103C0">
              <w:t>.</w:t>
            </w:r>
            <w:r w:rsidR="00F55363">
              <w:br/>
              <w:t>Foto: Geberit</w:t>
            </w:r>
          </w:p>
        </w:tc>
      </w:tr>
      <w:tr w:rsidR="009077EE" w14:paraId="56468181" w14:textId="77777777" w:rsidTr="29622FD7">
        <w:tc>
          <w:tcPr>
            <w:tcW w:w="4672" w:type="dxa"/>
          </w:tcPr>
          <w:p w14:paraId="762BD234" w14:textId="599E1E08" w:rsidR="003B1B99" w:rsidRDefault="0049322E" w:rsidP="003E5354">
            <w:pPr>
              <w:rPr>
                <w:noProof/>
              </w:rPr>
            </w:pPr>
            <w:r>
              <w:rPr>
                <w:noProof/>
              </w:rPr>
              <w:drawing>
                <wp:anchor distT="0" distB="0" distL="114300" distR="114300" simplePos="0" relativeHeight="251660294" behindDoc="0" locked="0" layoutInCell="1" allowOverlap="1" wp14:anchorId="21F302DB" wp14:editId="07F01D2D">
                  <wp:simplePos x="0" y="0"/>
                  <wp:positionH relativeFrom="column">
                    <wp:posOffset>-8255</wp:posOffset>
                  </wp:positionH>
                  <wp:positionV relativeFrom="paragraph">
                    <wp:posOffset>0</wp:posOffset>
                  </wp:positionV>
                  <wp:extent cx="2343785" cy="1501140"/>
                  <wp:effectExtent l="0" t="0" r="5715" b="0"/>
                  <wp:wrapTopAndBottom/>
                  <wp:docPr id="7" name="Grafik 7" descr="Ein Bild, das Wand, drinnen, Fenster, geflie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Wand, drinnen, Fenster, gefliest enthält.&#10;&#10;Automatisch generierte Beschreibung"/>
                          <pic:cNvPicPr/>
                        </pic:nvPicPr>
                        <pic:blipFill>
                          <a:blip r:embed="rId16"/>
                          <a:stretch>
                            <a:fillRect/>
                          </a:stretch>
                        </pic:blipFill>
                        <pic:spPr>
                          <a:xfrm>
                            <a:off x="0" y="0"/>
                            <a:ext cx="2343785" cy="1501140"/>
                          </a:xfrm>
                          <a:prstGeom prst="rect">
                            <a:avLst/>
                          </a:prstGeom>
                        </pic:spPr>
                      </pic:pic>
                    </a:graphicData>
                  </a:graphic>
                  <wp14:sizeRelH relativeFrom="page">
                    <wp14:pctWidth>0</wp14:pctWidth>
                  </wp14:sizeRelH>
                  <wp14:sizeRelV relativeFrom="page">
                    <wp14:pctHeight>0</wp14:pctHeight>
                  </wp14:sizeRelV>
                </wp:anchor>
              </w:drawing>
            </w:r>
          </w:p>
        </w:tc>
        <w:tc>
          <w:tcPr>
            <w:tcW w:w="4672" w:type="dxa"/>
          </w:tcPr>
          <w:p w14:paraId="0A2C0849" w14:textId="67E4AC69" w:rsidR="003B1B99" w:rsidRDefault="004F6FCA" w:rsidP="00342FA1">
            <w:r w:rsidRPr="008652DE">
              <w:rPr>
                <w:b/>
                <w:color w:val="000000"/>
                <w:lang w:eastAsia="ar-SA"/>
              </w:rPr>
              <w:t>[</w:t>
            </w:r>
            <w:r w:rsidRPr="00E8760D">
              <w:rPr>
                <w:b/>
                <w:color w:val="000000"/>
                <w:lang w:eastAsia="ar-SA"/>
              </w:rPr>
              <w:t>Geberit_</w:t>
            </w:r>
            <w:r>
              <w:rPr>
                <w:b/>
                <w:color w:val="000000"/>
                <w:lang w:eastAsia="ar-SA"/>
              </w:rPr>
              <w:t>ONE-Spiegelschrank</w:t>
            </w:r>
            <w:r w:rsidR="00CA59F1">
              <w:rPr>
                <w:b/>
                <w:color w:val="000000"/>
                <w:lang w:eastAsia="ar-SA"/>
              </w:rPr>
              <w:t>_Unterputz</w:t>
            </w:r>
            <w:r w:rsidRPr="008652DE">
              <w:rPr>
                <w:rFonts w:eastAsia="MS Mincho"/>
                <w:b/>
                <w:lang w:eastAsia="ar-SA"/>
              </w:rPr>
              <w:t>.jpg</w:t>
            </w:r>
            <w:r w:rsidRPr="008652DE">
              <w:rPr>
                <w:b/>
                <w:color w:val="000000"/>
                <w:lang w:eastAsia="ar-SA"/>
              </w:rPr>
              <w:t>]</w:t>
            </w:r>
            <w:r>
              <w:br/>
            </w:r>
            <w:r w:rsidR="006E49E3">
              <w:t xml:space="preserve">Die Geberit ONE </w:t>
            </w:r>
            <w:r w:rsidR="006E49E3" w:rsidRPr="00265EF5">
              <w:t>Spiegelschränke</w:t>
            </w:r>
            <w:r w:rsidR="008B6F5E" w:rsidRPr="00265EF5">
              <w:t xml:space="preserve"> </w:t>
            </w:r>
            <w:r w:rsidR="0049322E">
              <w:t>gibt es als Aufputz- und – wie hier – als Unterputzvariante</w:t>
            </w:r>
            <w:r w:rsidR="00895F05" w:rsidRPr="00895F05">
              <w:t>.</w:t>
            </w:r>
            <w:r w:rsidR="006E49E3">
              <w:br/>
              <w:t>Foto: Geberit</w:t>
            </w:r>
          </w:p>
        </w:tc>
      </w:tr>
      <w:tr w:rsidR="00D977AD" w14:paraId="7874EF50" w14:textId="77777777" w:rsidTr="29622FD7">
        <w:tc>
          <w:tcPr>
            <w:tcW w:w="4672" w:type="dxa"/>
          </w:tcPr>
          <w:p w14:paraId="35082A8C" w14:textId="2A9217E7" w:rsidR="00D977AD" w:rsidRDefault="0049322E" w:rsidP="003E5354">
            <w:pPr>
              <w:rPr>
                <w:noProof/>
              </w:rPr>
            </w:pPr>
            <w:r>
              <w:rPr>
                <w:noProof/>
              </w:rPr>
              <w:lastRenderedPageBreak/>
              <w:drawing>
                <wp:anchor distT="0" distB="0" distL="114300" distR="114300" simplePos="0" relativeHeight="251659270" behindDoc="0" locked="0" layoutInCell="1" allowOverlap="1" wp14:anchorId="41ABB71C" wp14:editId="6FC22AE2">
                  <wp:simplePos x="0" y="0"/>
                  <wp:positionH relativeFrom="column">
                    <wp:posOffset>-58420</wp:posOffset>
                  </wp:positionH>
                  <wp:positionV relativeFrom="paragraph">
                    <wp:posOffset>0</wp:posOffset>
                  </wp:positionV>
                  <wp:extent cx="1409065" cy="2093595"/>
                  <wp:effectExtent l="0" t="0" r="635" b="1905"/>
                  <wp:wrapTopAndBottom/>
                  <wp:docPr id="5" name="Grafik 5" descr="Ein Bild, das drinnen, Wand, Regal, Ausgus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innen, Wand, Regal, Ausguss enthält.&#10;&#10;Automatisch generierte Beschreibung"/>
                          <pic:cNvPicPr/>
                        </pic:nvPicPr>
                        <pic:blipFill>
                          <a:blip r:embed="rId17"/>
                          <a:stretch>
                            <a:fillRect/>
                          </a:stretch>
                        </pic:blipFill>
                        <pic:spPr>
                          <a:xfrm>
                            <a:off x="0" y="0"/>
                            <a:ext cx="1409065" cy="2093595"/>
                          </a:xfrm>
                          <a:prstGeom prst="rect">
                            <a:avLst/>
                          </a:prstGeom>
                        </pic:spPr>
                      </pic:pic>
                    </a:graphicData>
                  </a:graphic>
                  <wp14:sizeRelH relativeFrom="page">
                    <wp14:pctWidth>0</wp14:pctWidth>
                  </wp14:sizeRelH>
                  <wp14:sizeRelV relativeFrom="page">
                    <wp14:pctHeight>0</wp14:pctHeight>
                  </wp14:sizeRelV>
                </wp:anchor>
              </w:drawing>
            </w:r>
          </w:p>
        </w:tc>
        <w:tc>
          <w:tcPr>
            <w:tcW w:w="4672" w:type="dxa"/>
          </w:tcPr>
          <w:p w14:paraId="1554FCDA" w14:textId="5DA65150" w:rsidR="00D977AD" w:rsidRPr="008652DE" w:rsidRDefault="0049322E" w:rsidP="00342FA1">
            <w:pPr>
              <w:rPr>
                <w:b/>
                <w:color w:val="000000"/>
                <w:lang w:eastAsia="ar-SA"/>
              </w:rPr>
            </w:pPr>
            <w:r w:rsidRPr="008652DE">
              <w:rPr>
                <w:b/>
                <w:color w:val="000000"/>
                <w:lang w:eastAsia="ar-SA"/>
              </w:rPr>
              <w:t>[</w:t>
            </w:r>
            <w:r w:rsidRPr="00E8760D">
              <w:rPr>
                <w:b/>
                <w:color w:val="000000"/>
                <w:lang w:eastAsia="ar-SA"/>
              </w:rPr>
              <w:t>Geberit_</w:t>
            </w:r>
            <w:r>
              <w:rPr>
                <w:b/>
                <w:color w:val="000000"/>
                <w:lang w:eastAsia="ar-SA"/>
              </w:rPr>
              <w:t>ONE-Spiegelschrank</w:t>
            </w:r>
            <w:r w:rsidRPr="008652DE">
              <w:rPr>
                <w:rFonts w:eastAsia="MS Mincho"/>
                <w:b/>
                <w:lang w:eastAsia="ar-SA"/>
              </w:rPr>
              <w:t>.jpg</w:t>
            </w:r>
            <w:r w:rsidRPr="008652DE">
              <w:rPr>
                <w:b/>
                <w:color w:val="000000"/>
                <w:lang w:eastAsia="ar-SA"/>
              </w:rPr>
              <w:t>]</w:t>
            </w:r>
            <w:r>
              <w:br/>
              <w:t xml:space="preserve">Die Geberit ONE </w:t>
            </w:r>
            <w:r w:rsidRPr="00265EF5">
              <w:t xml:space="preserve">Spiegelschränke – hier in </w:t>
            </w:r>
            <w:r>
              <w:t>W</w:t>
            </w:r>
            <w:r w:rsidRPr="00265EF5">
              <w:t>eiß –</w:t>
            </w:r>
            <w:r>
              <w:t xml:space="preserve"> sind </w:t>
            </w:r>
            <w:r w:rsidRPr="00895F05">
              <w:t>praktische Stauraumspender.</w:t>
            </w:r>
            <w:r>
              <w:br/>
              <w:t>Foto: Geberit</w:t>
            </w:r>
          </w:p>
        </w:tc>
      </w:tr>
      <w:tr w:rsidR="009077EE" w14:paraId="2ECBF683" w14:textId="77777777" w:rsidTr="29622FD7">
        <w:tc>
          <w:tcPr>
            <w:tcW w:w="4672" w:type="dxa"/>
          </w:tcPr>
          <w:p w14:paraId="70614C19" w14:textId="614559F2" w:rsidR="003B1B99" w:rsidRDefault="009077EE" w:rsidP="003E5354">
            <w:pPr>
              <w:rPr>
                <w:noProof/>
              </w:rPr>
            </w:pPr>
            <w:r>
              <w:rPr>
                <w:noProof/>
              </w:rPr>
              <w:drawing>
                <wp:anchor distT="0" distB="107950" distL="114300" distR="114300" simplePos="0" relativeHeight="251658243" behindDoc="1" locked="0" layoutInCell="1" allowOverlap="1" wp14:anchorId="3C988A6E" wp14:editId="1219C720">
                  <wp:simplePos x="0" y="0"/>
                  <wp:positionH relativeFrom="column">
                    <wp:posOffset>0</wp:posOffset>
                  </wp:positionH>
                  <wp:positionV relativeFrom="page">
                    <wp:posOffset>192</wp:posOffset>
                  </wp:positionV>
                  <wp:extent cx="2412000" cy="1706400"/>
                  <wp:effectExtent l="0" t="0" r="7620" b="8255"/>
                  <wp:wrapTight wrapText="bothSides">
                    <wp:wrapPolygon edited="0">
                      <wp:start x="0" y="0"/>
                      <wp:lineTo x="0" y="21463"/>
                      <wp:lineTo x="21498" y="21463"/>
                      <wp:lineTo x="21498" y="0"/>
                      <wp:lineTo x="0" y="0"/>
                    </wp:wrapPolygon>
                  </wp:wrapTight>
                  <wp:docPr id="13" name="Grafik 13" descr="Ein Bild, das drinnen, Wand, Ausguss,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drinnen, Wand, Ausguss, weiß enthält.&#10;&#10;Automatisch generierte Beschreibung"/>
                          <pic:cNvPicPr/>
                        </pic:nvPicPr>
                        <pic:blipFill>
                          <a:blip r:embed="rId18" cstate="print">
                            <a:extLst>
                              <a:ext uri="{28A0092B-C50C-407E-A947-70E740481C1C}">
                                <a14:useLocalDpi xmlns:a14="http://schemas.microsoft.com/office/drawing/2010/main"/>
                              </a:ext>
                            </a:extLst>
                          </a:blip>
                          <a:stretch>
                            <a:fillRect/>
                          </a:stretch>
                        </pic:blipFill>
                        <pic:spPr>
                          <a:xfrm>
                            <a:off x="0" y="0"/>
                            <a:ext cx="2412000" cy="170640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5FB145B4" w14:textId="657070D2" w:rsidR="003B1B99" w:rsidRDefault="004F6FCA" w:rsidP="003E5354">
            <w:r w:rsidRPr="008652DE">
              <w:rPr>
                <w:b/>
                <w:color w:val="000000"/>
                <w:lang w:eastAsia="ar-SA"/>
              </w:rPr>
              <w:t>[</w:t>
            </w:r>
            <w:r w:rsidRPr="00E8760D">
              <w:rPr>
                <w:b/>
                <w:color w:val="000000"/>
                <w:lang w:eastAsia="ar-SA"/>
              </w:rPr>
              <w:t>Geberit_</w:t>
            </w:r>
            <w:r>
              <w:rPr>
                <w:b/>
                <w:color w:val="000000"/>
                <w:lang w:eastAsia="ar-SA"/>
              </w:rPr>
              <w:t>ONE-Spiegelschrank_Nische</w:t>
            </w:r>
            <w:r w:rsidRPr="008652DE">
              <w:rPr>
                <w:rFonts w:eastAsia="MS Mincho"/>
                <w:b/>
                <w:lang w:eastAsia="ar-SA"/>
              </w:rPr>
              <w:t>.jpg</w:t>
            </w:r>
            <w:r w:rsidRPr="008652DE">
              <w:rPr>
                <w:b/>
                <w:color w:val="000000"/>
                <w:lang w:eastAsia="ar-SA"/>
              </w:rPr>
              <w:t>]</w:t>
            </w:r>
            <w:r>
              <w:br/>
            </w:r>
            <w:r w:rsidR="0093522F">
              <w:t xml:space="preserve">Praktisch: Die Nische bietet </w:t>
            </w:r>
            <w:r w:rsidR="008B3567">
              <w:t xml:space="preserve">Stauraum für Badutensilien, </w:t>
            </w:r>
            <w:r w:rsidR="000E1983">
              <w:t xml:space="preserve">die häufig in Gebrauch sind. Zudem ist sie beleuchtet. </w:t>
            </w:r>
            <w:r w:rsidR="000E1983">
              <w:br/>
              <w:t>Foto: Geberit</w:t>
            </w:r>
          </w:p>
        </w:tc>
      </w:tr>
    </w:tbl>
    <w:p w14:paraId="5713B5C4" w14:textId="0D914D2C" w:rsidR="29622FD7" w:rsidRDefault="29622FD7"/>
    <w:p w14:paraId="2334F9FC" w14:textId="5289478B" w:rsidR="00470F00" w:rsidRDefault="00470F00" w:rsidP="003E5354"/>
    <w:p w14:paraId="6C5DDA17" w14:textId="66470C20" w:rsidR="002C5A39" w:rsidRDefault="002C5A39" w:rsidP="002C5A39"/>
    <w:p w14:paraId="7BD8A1D1" w14:textId="77777777" w:rsidR="008869E8" w:rsidRPr="00CC6242" w:rsidRDefault="008869E8" w:rsidP="008869E8">
      <w:pPr>
        <w:spacing w:after="0" w:line="240" w:lineRule="auto"/>
        <w:rPr>
          <w:rStyle w:val="Fett"/>
          <w:b/>
        </w:rPr>
      </w:pPr>
      <w:r w:rsidRPr="00CC6242">
        <w:rPr>
          <w:rStyle w:val="Fett"/>
          <w:b/>
        </w:rPr>
        <w:t>Weitere Auskünfte erteilt:</w:t>
      </w:r>
    </w:p>
    <w:p w14:paraId="40C4D1D3" w14:textId="2F1BB67F" w:rsidR="008869E8" w:rsidRPr="00CC6242" w:rsidRDefault="008869E8" w:rsidP="008869E8">
      <w:pPr>
        <w:pStyle w:val="Boilerpatebold"/>
        <w:rPr>
          <w:rStyle w:val="Fett"/>
          <w:bCs/>
          <w:szCs w:val="16"/>
        </w:rPr>
      </w:pPr>
      <w:proofErr w:type="spellStart"/>
      <w:r w:rsidRPr="0BDCB86A">
        <w:rPr>
          <w:rStyle w:val="Fett"/>
          <w:b w:val="0"/>
          <w:lang w:val="de-CH"/>
        </w:rPr>
        <w:t>Ansel</w:t>
      </w:r>
      <w:proofErr w:type="spellEnd"/>
      <w:r w:rsidRPr="0BDCB86A">
        <w:rPr>
          <w:rStyle w:val="Fett"/>
          <w:b w:val="0"/>
          <w:lang w:val="de-CH"/>
        </w:rPr>
        <w:t xml:space="preserve"> &amp; Möllers GmbH</w:t>
      </w:r>
      <w:r>
        <w:br/>
      </w:r>
      <w:r w:rsidRPr="0BDCB86A">
        <w:rPr>
          <w:rStyle w:val="Fett"/>
          <w:b w:val="0"/>
          <w:lang w:val="de-CH"/>
        </w:rPr>
        <w:t>König-Karl-Straße 10, 70372 Stuttgart</w:t>
      </w:r>
      <w:r>
        <w:br/>
      </w:r>
      <w:r w:rsidR="00B457CA">
        <w:rPr>
          <w:rStyle w:val="Fett"/>
          <w:b w:val="0"/>
          <w:lang w:val="de-CH"/>
        </w:rPr>
        <w:t>Yvonne K. Dick</w:t>
      </w:r>
      <w:r>
        <w:br/>
      </w:r>
      <w:r w:rsidRPr="0BDCB86A">
        <w:rPr>
          <w:rStyle w:val="Fett"/>
          <w:b w:val="0"/>
          <w:lang w:val="de-CH"/>
        </w:rPr>
        <w:t xml:space="preserve">Tel. </w:t>
      </w:r>
      <w:r w:rsidRPr="0BDCB86A">
        <w:rPr>
          <w:rStyle w:val="Fett"/>
          <w:b w:val="0"/>
        </w:rPr>
        <w:t>+49 (0)711 92545-</w:t>
      </w:r>
      <w:r>
        <w:rPr>
          <w:rStyle w:val="Fett"/>
          <w:b w:val="0"/>
        </w:rPr>
        <w:t>2</w:t>
      </w:r>
      <w:r w:rsidR="00B457CA">
        <w:rPr>
          <w:rStyle w:val="Fett"/>
          <w:b w:val="0"/>
        </w:rPr>
        <w:t>2</w:t>
      </w:r>
    </w:p>
    <w:p w14:paraId="59B27214" w14:textId="18D68A26" w:rsidR="008869E8" w:rsidRPr="00CC6242" w:rsidRDefault="008869E8" w:rsidP="008869E8">
      <w:pPr>
        <w:pStyle w:val="Boilerpatebold"/>
        <w:rPr>
          <w:rStyle w:val="Fett"/>
          <w:b w:val="0"/>
        </w:rPr>
      </w:pPr>
      <w:r w:rsidRPr="00CC6242">
        <w:rPr>
          <w:rStyle w:val="Fett"/>
          <w:b w:val="0"/>
        </w:rPr>
        <w:t xml:space="preserve">Mail: </w:t>
      </w:r>
      <w:r w:rsidR="00B457CA">
        <w:rPr>
          <w:rStyle w:val="Fett"/>
          <w:b w:val="0"/>
        </w:rPr>
        <w:t>y.dick</w:t>
      </w:r>
      <w:r>
        <w:rPr>
          <w:rStyle w:val="Fett"/>
          <w:b w:val="0"/>
        </w:rPr>
        <w:t>@anselmoellers.de</w:t>
      </w:r>
    </w:p>
    <w:p w14:paraId="2DCF4EB8" w14:textId="77777777" w:rsidR="008869E8" w:rsidRDefault="008869E8" w:rsidP="008869E8">
      <w:pPr>
        <w:pStyle w:val="Boilerpatebold"/>
        <w:rPr>
          <w:rStyle w:val="Fett"/>
          <w:b w:val="0"/>
          <w:highlight w:val="yellow"/>
        </w:rPr>
      </w:pPr>
    </w:p>
    <w:p w14:paraId="050BC070" w14:textId="77777777" w:rsidR="008869E8" w:rsidRDefault="008869E8" w:rsidP="008869E8">
      <w:pPr>
        <w:pStyle w:val="Boilerpatebold"/>
        <w:rPr>
          <w:rStyle w:val="Fett"/>
        </w:rPr>
      </w:pPr>
    </w:p>
    <w:p w14:paraId="2EE24921" w14:textId="77777777" w:rsidR="008869E8" w:rsidRPr="00055A5C" w:rsidRDefault="008869E8" w:rsidP="008869E8">
      <w:pPr>
        <w:pStyle w:val="Boilerpatebold"/>
        <w:rPr>
          <w:rStyle w:val="Fett"/>
        </w:rPr>
      </w:pPr>
      <w:r>
        <w:rPr>
          <w:rStyle w:val="Fett"/>
        </w:rPr>
        <w:t>Über Geberit</w:t>
      </w:r>
    </w:p>
    <w:p w14:paraId="3A1C328F" w14:textId="77777777" w:rsidR="008869E8" w:rsidRDefault="008869E8" w:rsidP="008869E8">
      <w:pPr>
        <w:kinsoku w:val="0"/>
        <w:overflowPunct w:val="0"/>
        <w:spacing w:before="2" w:line="276" w:lineRule="auto"/>
        <w:textAlignment w:val="baseline"/>
        <w:rPr>
          <w:b/>
          <w:bCs/>
        </w:rPr>
      </w:pPr>
      <w:r w:rsidRPr="0BDCB86A">
        <w:rPr>
          <w:sz w:val="16"/>
          <w:szCs w:val="16"/>
        </w:rPr>
        <w:t xml:space="preserve">Die weltweit tätige Geberit Gruppe ist europäischer Marktführer für Sanitärprodukte. Geberit verfügt in den meisten Ländern Europas </w:t>
      </w:r>
      <w:proofErr w:type="gramStart"/>
      <w:r w:rsidRPr="0BDCB86A">
        <w:rPr>
          <w:sz w:val="16"/>
          <w:szCs w:val="16"/>
        </w:rPr>
        <w:t>über eine starke lokale Präsenz</w:t>
      </w:r>
      <w:proofErr w:type="gramEnd"/>
      <w:r w:rsidRPr="0BDCB86A">
        <w:rPr>
          <w:sz w:val="16"/>
          <w:szCs w:val="16"/>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2020 einen Umsatz von CHF 3,0 Milliarden. Die Geberit Aktien sind an der SIX Swiss Exchange kotiert und seit 2012 Bestandteil des SMI (Swiss Market Index).</w:t>
      </w:r>
    </w:p>
    <w:p w14:paraId="3450E36D" w14:textId="7ADC98A3" w:rsidR="006B47B6" w:rsidRPr="005E5BE3" w:rsidRDefault="006B47B6" w:rsidP="008869E8">
      <w:pPr>
        <w:spacing w:after="0" w:line="240" w:lineRule="auto"/>
        <w:rPr>
          <w:sz w:val="16"/>
          <w:szCs w:val="16"/>
        </w:rPr>
      </w:pPr>
    </w:p>
    <w:sectPr w:rsidR="006B47B6" w:rsidRPr="005E5BE3">
      <w:headerReference w:type="even" r:id="rId19"/>
      <w:headerReference w:type="default" r:id="rId20"/>
      <w:footerReference w:type="even" r:id="rId21"/>
      <w:footerReference w:type="default" r:id="rId22"/>
      <w:headerReference w:type="first" r:id="rId23"/>
      <w:footerReference w:type="first" r:id="rId24"/>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4ECBC7" w14:textId="77777777" w:rsidR="00534773" w:rsidRDefault="00534773" w:rsidP="00C0638B">
      <w:r>
        <w:separator/>
      </w:r>
    </w:p>
  </w:endnote>
  <w:endnote w:type="continuationSeparator" w:id="0">
    <w:p w14:paraId="7038B022" w14:textId="77777777" w:rsidR="00534773" w:rsidRDefault="00534773" w:rsidP="00C0638B">
      <w:r>
        <w:continuationSeparator/>
      </w:r>
    </w:p>
  </w:endnote>
  <w:endnote w:type="continuationNotice" w:id="1">
    <w:p w14:paraId="661EA843" w14:textId="77777777" w:rsidR="00534773" w:rsidRDefault="0053477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B055A9" w14:textId="77777777" w:rsidR="00523A0A" w:rsidRDefault="00523A0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24E1B8FD" w:rsidR="00523A0A" w:rsidRDefault="00523A0A" w:rsidP="00C0638B">
    <w:pPr>
      <w:pStyle w:val="Fuzeile"/>
    </w:pPr>
    <w:r>
      <w:rPr>
        <w:snapToGrid w:val="0"/>
      </w:rPr>
      <w:fldChar w:fldCharType="begin"/>
    </w:r>
    <w:r>
      <w:rPr>
        <w:snapToGrid w:val="0"/>
      </w:rPr>
      <w:instrText xml:space="preserve"> PAGE </w:instrText>
    </w:r>
    <w:r>
      <w:rPr>
        <w:snapToGrid w:val="0"/>
      </w:rPr>
      <w:fldChar w:fldCharType="separate"/>
    </w:r>
    <w:r w:rsidR="00E663C2">
      <w:rPr>
        <w:noProof/>
        <w:snapToGrid w:val="0"/>
      </w:rPr>
      <w:t>3</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E99E4" w14:textId="77777777" w:rsidR="00523A0A" w:rsidRDefault="00523A0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9A4947" w14:textId="77777777" w:rsidR="00534773" w:rsidRDefault="00534773" w:rsidP="00C0638B">
      <w:r>
        <w:separator/>
      </w:r>
    </w:p>
  </w:footnote>
  <w:footnote w:type="continuationSeparator" w:id="0">
    <w:p w14:paraId="27359EAF" w14:textId="77777777" w:rsidR="00534773" w:rsidRDefault="00534773" w:rsidP="00C0638B">
      <w:r>
        <w:continuationSeparator/>
      </w:r>
    </w:p>
  </w:footnote>
  <w:footnote w:type="continuationNotice" w:id="1">
    <w:p w14:paraId="009E65B5" w14:textId="77777777" w:rsidR="00534773" w:rsidRDefault="0053477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54318B" w14:textId="77777777" w:rsidR="00523A0A" w:rsidRDefault="00523A0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523A0A" w:rsidRDefault="00523A0A" w:rsidP="00C0638B">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523A0A" w:rsidRDefault="00523A0A" w:rsidP="00C0638B">
    <w:pPr>
      <w:pStyle w:val="Kopfzeile"/>
    </w:pPr>
  </w:p>
  <w:p w14:paraId="3939F970" w14:textId="77777777" w:rsidR="00523A0A" w:rsidRDefault="00523A0A" w:rsidP="00C0638B">
    <w:pPr>
      <w:pStyle w:val="Kopfzeile"/>
    </w:pPr>
  </w:p>
  <w:p w14:paraId="1D10099C" w14:textId="77777777" w:rsidR="00523A0A" w:rsidRDefault="00523A0A" w:rsidP="00C0638B">
    <w:pPr>
      <w:pStyle w:val="Kopfzeile"/>
    </w:pPr>
  </w:p>
  <w:p w14:paraId="6BA002F4" w14:textId="77777777" w:rsidR="00523A0A" w:rsidRDefault="00523A0A"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523A0A" w:rsidRDefault="00523A0A"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0D62FC"/>
    <w:multiLevelType w:val="hybridMultilevel"/>
    <w:tmpl w:val="FD6A6F00"/>
    <w:lvl w:ilvl="0" w:tplc="1C10E17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E652F1"/>
    <w:multiLevelType w:val="hybridMultilevel"/>
    <w:tmpl w:val="77C642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B165854"/>
    <w:multiLevelType w:val="hybridMultilevel"/>
    <w:tmpl w:val="7F8A763C"/>
    <w:lvl w:ilvl="0" w:tplc="DB50095A">
      <w:start w:val="1"/>
      <w:numFmt w:val="bullet"/>
      <w:pStyle w:val="02Text033TextBulletlis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5B9310D"/>
    <w:multiLevelType w:val="hybridMultilevel"/>
    <w:tmpl w:val="33A6E656"/>
    <w:lvl w:ilvl="0" w:tplc="153ACA86">
      <w:numFmt w:val="bullet"/>
      <w:lvlText w:val="-"/>
      <w:lvlJc w:val="left"/>
      <w:pPr>
        <w:ind w:left="720" w:hanging="360"/>
      </w:pPr>
      <w:rPr>
        <w:rFonts w:ascii="Tahoma" w:eastAsia="Times New Roman" w:hAnsi="Tahoma" w:cs="Tahoma" w:hint="default"/>
        <w:color w:val="00000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31378B1"/>
    <w:multiLevelType w:val="hybridMultilevel"/>
    <w:tmpl w:val="D97CF240"/>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7"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79AB5C49"/>
    <w:multiLevelType w:val="hybridMultilevel"/>
    <w:tmpl w:val="D556E086"/>
    <w:lvl w:ilvl="0" w:tplc="2598C34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2"/>
  </w:num>
  <w:num w:numId="4">
    <w:abstractNumId w:val="1"/>
  </w:num>
  <w:num w:numId="5">
    <w:abstractNumId w:val="8"/>
  </w:num>
  <w:num w:numId="6">
    <w:abstractNumId w:val="3"/>
  </w:num>
  <w:num w:numId="7">
    <w:abstractNumId w:val="5"/>
  </w:num>
  <w:num w:numId="8">
    <w:abstractNumId w:val="4"/>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44"/>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2787"/>
    <w:rsid w:val="000035FF"/>
    <w:rsid w:val="00004A20"/>
    <w:rsid w:val="00006036"/>
    <w:rsid w:val="00006B11"/>
    <w:rsid w:val="00014B8E"/>
    <w:rsid w:val="00026415"/>
    <w:rsid w:val="0003118B"/>
    <w:rsid w:val="00031FB8"/>
    <w:rsid w:val="00033BB8"/>
    <w:rsid w:val="00035ADD"/>
    <w:rsid w:val="000435CF"/>
    <w:rsid w:val="00044480"/>
    <w:rsid w:val="00044A6D"/>
    <w:rsid w:val="00045C33"/>
    <w:rsid w:val="000465E9"/>
    <w:rsid w:val="000501B5"/>
    <w:rsid w:val="00052DF8"/>
    <w:rsid w:val="000546C6"/>
    <w:rsid w:val="00055A5C"/>
    <w:rsid w:val="0005675A"/>
    <w:rsid w:val="000628BD"/>
    <w:rsid w:val="00063A9A"/>
    <w:rsid w:val="000649E4"/>
    <w:rsid w:val="00064C84"/>
    <w:rsid w:val="00065EBD"/>
    <w:rsid w:val="00072D66"/>
    <w:rsid w:val="000738CF"/>
    <w:rsid w:val="00073E45"/>
    <w:rsid w:val="00076A04"/>
    <w:rsid w:val="000846EE"/>
    <w:rsid w:val="00084B16"/>
    <w:rsid w:val="00085424"/>
    <w:rsid w:val="000877A9"/>
    <w:rsid w:val="000912B7"/>
    <w:rsid w:val="0009294D"/>
    <w:rsid w:val="00092F95"/>
    <w:rsid w:val="000930B0"/>
    <w:rsid w:val="00095958"/>
    <w:rsid w:val="0009617A"/>
    <w:rsid w:val="00096B04"/>
    <w:rsid w:val="00096E28"/>
    <w:rsid w:val="000A0DF8"/>
    <w:rsid w:val="000A20E7"/>
    <w:rsid w:val="000A2B63"/>
    <w:rsid w:val="000A2D58"/>
    <w:rsid w:val="000A2D73"/>
    <w:rsid w:val="000A46CD"/>
    <w:rsid w:val="000A7415"/>
    <w:rsid w:val="000B0B63"/>
    <w:rsid w:val="000B1C5E"/>
    <w:rsid w:val="000B3426"/>
    <w:rsid w:val="000B5A59"/>
    <w:rsid w:val="000B5D29"/>
    <w:rsid w:val="000C1C66"/>
    <w:rsid w:val="000C1F40"/>
    <w:rsid w:val="000C34FB"/>
    <w:rsid w:val="000C3D80"/>
    <w:rsid w:val="000C5836"/>
    <w:rsid w:val="000D0825"/>
    <w:rsid w:val="000D1568"/>
    <w:rsid w:val="000D2273"/>
    <w:rsid w:val="000D2A16"/>
    <w:rsid w:val="000D6530"/>
    <w:rsid w:val="000E1348"/>
    <w:rsid w:val="000E1440"/>
    <w:rsid w:val="000E1983"/>
    <w:rsid w:val="000E3625"/>
    <w:rsid w:val="000E4EC4"/>
    <w:rsid w:val="000F081A"/>
    <w:rsid w:val="000F0B20"/>
    <w:rsid w:val="000F69A3"/>
    <w:rsid w:val="000F6A6E"/>
    <w:rsid w:val="000F6BD5"/>
    <w:rsid w:val="000F749D"/>
    <w:rsid w:val="00102642"/>
    <w:rsid w:val="001026B9"/>
    <w:rsid w:val="0010285D"/>
    <w:rsid w:val="00104413"/>
    <w:rsid w:val="00104A11"/>
    <w:rsid w:val="0010640E"/>
    <w:rsid w:val="00110327"/>
    <w:rsid w:val="0011200D"/>
    <w:rsid w:val="00113DCF"/>
    <w:rsid w:val="00120AF2"/>
    <w:rsid w:val="00120FA7"/>
    <w:rsid w:val="00122280"/>
    <w:rsid w:val="0012464D"/>
    <w:rsid w:val="00125586"/>
    <w:rsid w:val="00126269"/>
    <w:rsid w:val="001265FF"/>
    <w:rsid w:val="0013130F"/>
    <w:rsid w:val="0013303F"/>
    <w:rsid w:val="00133C77"/>
    <w:rsid w:val="001359BB"/>
    <w:rsid w:val="001362ED"/>
    <w:rsid w:val="00136CA5"/>
    <w:rsid w:val="00137250"/>
    <w:rsid w:val="00143DBC"/>
    <w:rsid w:val="00146652"/>
    <w:rsid w:val="001507F4"/>
    <w:rsid w:val="001508E5"/>
    <w:rsid w:val="00150D35"/>
    <w:rsid w:val="00151BA9"/>
    <w:rsid w:val="0015394B"/>
    <w:rsid w:val="001553D0"/>
    <w:rsid w:val="00157363"/>
    <w:rsid w:val="00160863"/>
    <w:rsid w:val="00163AA8"/>
    <w:rsid w:val="00163B4B"/>
    <w:rsid w:val="0017119C"/>
    <w:rsid w:val="001751AF"/>
    <w:rsid w:val="0017569E"/>
    <w:rsid w:val="0018186A"/>
    <w:rsid w:val="00182035"/>
    <w:rsid w:val="00182340"/>
    <w:rsid w:val="001828EB"/>
    <w:rsid w:val="00183BFC"/>
    <w:rsid w:val="001865F2"/>
    <w:rsid w:val="00190F8C"/>
    <w:rsid w:val="00191A7E"/>
    <w:rsid w:val="00191CD9"/>
    <w:rsid w:val="0019241F"/>
    <w:rsid w:val="001A00B2"/>
    <w:rsid w:val="001A014F"/>
    <w:rsid w:val="001A0316"/>
    <w:rsid w:val="001A187F"/>
    <w:rsid w:val="001A27AB"/>
    <w:rsid w:val="001A3CD8"/>
    <w:rsid w:val="001A3D0A"/>
    <w:rsid w:val="001A4321"/>
    <w:rsid w:val="001A5E6F"/>
    <w:rsid w:val="001B14CA"/>
    <w:rsid w:val="001B5559"/>
    <w:rsid w:val="001B7B1D"/>
    <w:rsid w:val="001C23E4"/>
    <w:rsid w:val="001C4A17"/>
    <w:rsid w:val="001D359D"/>
    <w:rsid w:val="001D518D"/>
    <w:rsid w:val="001D67CA"/>
    <w:rsid w:val="001D6CFD"/>
    <w:rsid w:val="001E082C"/>
    <w:rsid w:val="001E18DB"/>
    <w:rsid w:val="001E22F0"/>
    <w:rsid w:val="001E4148"/>
    <w:rsid w:val="001E5F11"/>
    <w:rsid w:val="001F0F8D"/>
    <w:rsid w:val="001F4E39"/>
    <w:rsid w:val="00203563"/>
    <w:rsid w:val="00203F85"/>
    <w:rsid w:val="0020416A"/>
    <w:rsid w:val="00204CCF"/>
    <w:rsid w:val="00206C7C"/>
    <w:rsid w:val="00207636"/>
    <w:rsid w:val="00207B79"/>
    <w:rsid w:val="002122B9"/>
    <w:rsid w:val="002140FA"/>
    <w:rsid w:val="0021427B"/>
    <w:rsid w:val="00215580"/>
    <w:rsid w:val="00215D82"/>
    <w:rsid w:val="002176F2"/>
    <w:rsid w:val="00220695"/>
    <w:rsid w:val="0022087C"/>
    <w:rsid w:val="002209DB"/>
    <w:rsid w:val="002211CE"/>
    <w:rsid w:val="00221C19"/>
    <w:rsid w:val="00225C5E"/>
    <w:rsid w:val="00231637"/>
    <w:rsid w:val="00232FBA"/>
    <w:rsid w:val="00236BE7"/>
    <w:rsid w:val="002378E4"/>
    <w:rsid w:val="002403F9"/>
    <w:rsid w:val="0024228F"/>
    <w:rsid w:val="00243DCB"/>
    <w:rsid w:val="00245EEA"/>
    <w:rsid w:val="00247A32"/>
    <w:rsid w:val="00253E14"/>
    <w:rsid w:val="0025525C"/>
    <w:rsid w:val="00262A6A"/>
    <w:rsid w:val="00265EF5"/>
    <w:rsid w:val="002666B1"/>
    <w:rsid w:val="00270527"/>
    <w:rsid w:val="0027304F"/>
    <w:rsid w:val="0027388A"/>
    <w:rsid w:val="00274BB0"/>
    <w:rsid w:val="0027782E"/>
    <w:rsid w:val="002811C0"/>
    <w:rsid w:val="002815B1"/>
    <w:rsid w:val="0028343A"/>
    <w:rsid w:val="00286F08"/>
    <w:rsid w:val="00287544"/>
    <w:rsid w:val="002909BE"/>
    <w:rsid w:val="002916A7"/>
    <w:rsid w:val="00294B14"/>
    <w:rsid w:val="002A2B4A"/>
    <w:rsid w:val="002A569F"/>
    <w:rsid w:val="002A68E4"/>
    <w:rsid w:val="002B090E"/>
    <w:rsid w:val="002B2BFC"/>
    <w:rsid w:val="002B4364"/>
    <w:rsid w:val="002B6538"/>
    <w:rsid w:val="002B6C9E"/>
    <w:rsid w:val="002B766B"/>
    <w:rsid w:val="002C070C"/>
    <w:rsid w:val="002C255E"/>
    <w:rsid w:val="002C2DDE"/>
    <w:rsid w:val="002C35E9"/>
    <w:rsid w:val="002C5A39"/>
    <w:rsid w:val="002C664C"/>
    <w:rsid w:val="002C6CEE"/>
    <w:rsid w:val="002D0013"/>
    <w:rsid w:val="002D07E9"/>
    <w:rsid w:val="002D429A"/>
    <w:rsid w:val="002D5B20"/>
    <w:rsid w:val="002D5E34"/>
    <w:rsid w:val="002D5E61"/>
    <w:rsid w:val="002D71A8"/>
    <w:rsid w:val="002E6276"/>
    <w:rsid w:val="002E766C"/>
    <w:rsid w:val="002F1042"/>
    <w:rsid w:val="002F11DB"/>
    <w:rsid w:val="002F2F6F"/>
    <w:rsid w:val="002F4E16"/>
    <w:rsid w:val="002F7EF1"/>
    <w:rsid w:val="00303B05"/>
    <w:rsid w:val="00305C12"/>
    <w:rsid w:val="0030682A"/>
    <w:rsid w:val="00311832"/>
    <w:rsid w:val="00315AE3"/>
    <w:rsid w:val="0032149A"/>
    <w:rsid w:val="0032205E"/>
    <w:rsid w:val="003240E8"/>
    <w:rsid w:val="003305C6"/>
    <w:rsid w:val="00331D1D"/>
    <w:rsid w:val="00332870"/>
    <w:rsid w:val="003338B3"/>
    <w:rsid w:val="00333F20"/>
    <w:rsid w:val="00334C49"/>
    <w:rsid w:val="003351CE"/>
    <w:rsid w:val="003361DA"/>
    <w:rsid w:val="0034118A"/>
    <w:rsid w:val="0034154B"/>
    <w:rsid w:val="00342C54"/>
    <w:rsid w:val="00342FA1"/>
    <w:rsid w:val="00351289"/>
    <w:rsid w:val="003519CF"/>
    <w:rsid w:val="00354848"/>
    <w:rsid w:val="0035488D"/>
    <w:rsid w:val="0035586D"/>
    <w:rsid w:val="003602ED"/>
    <w:rsid w:val="00362553"/>
    <w:rsid w:val="00365FEE"/>
    <w:rsid w:val="00367C50"/>
    <w:rsid w:val="00374C82"/>
    <w:rsid w:val="00374FDB"/>
    <w:rsid w:val="003760E8"/>
    <w:rsid w:val="00381333"/>
    <w:rsid w:val="00381F40"/>
    <w:rsid w:val="0038209C"/>
    <w:rsid w:val="0038389B"/>
    <w:rsid w:val="00391524"/>
    <w:rsid w:val="0039283A"/>
    <w:rsid w:val="003938AF"/>
    <w:rsid w:val="00393EDE"/>
    <w:rsid w:val="00394542"/>
    <w:rsid w:val="0039520C"/>
    <w:rsid w:val="003954E2"/>
    <w:rsid w:val="003A616D"/>
    <w:rsid w:val="003A6A54"/>
    <w:rsid w:val="003B0D5B"/>
    <w:rsid w:val="003B100C"/>
    <w:rsid w:val="003B1B99"/>
    <w:rsid w:val="003B2A31"/>
    <w:rsid w:val="003B31A7"/>
    <w:rsid w:val="003B404E"/>
    <w:rsid w:val="003B59B8"/>
    <w:rsid w:val="003B6BCC"/>
    <w:rsid w:val="003C5709"/>
    <w:rsid w:val="003D00D1"/>
    <w:rsid w:val="003D6A1F"/>
    <w:rsid w:val="003E143B"/>
    <w:rsid w:val="003E1A1F"/>
    <w:rsid w:val="003E1CB8"/>
    <w:rsid w:val="003E2598"/>
    <w:rsid w:val="003E4F6A"/>
    <w:rsid w:val="003E5354"/>
    <w:rsid w:val="003E6519"/>
    <w:rsid w:val="003F315B"/>
    <w:rsid w:val="003F38E2"/>
    <w:rsid w:val="003F5DEC"/>
    <w:rsid w:val="003F6408"/>
    <w:rsid w:val="003F6AF8"/>
    <w:rsid w:val="004001C9"/>
    <w:rsid w:val="00400327"/>
    <w:rsid w:val="00400425"/>
    <w:rsid w:val="004013B6"/>
    <w:rsid w:val="00401EAB"/>
    <w:rsid w:val="004037EF"/>
    <w:rsid w:val="00403BF4"/>
    <w:rsid w:val="00404E1E"/>
    <w:rsid w:val="00405573"/>
    <w:rsid w:val="00406D59"/>
    <w:rsid w:val="0041037C"/>
    <w:rsid w:val="0041134C"/>
    <w:rsid w:val="0041193A"/>
    <w:rsid w:val="00414D8D"/>
    <w:rsid w:val="00417054"/>
    <w:rsid w:val="00421E64"/>
    <w:rsid w:val="004236FE"/>
    <w:rsid w:val="00424ED1"/>
    <w:rsid w:val="00426761"/>
    <w:rsid w:val="00426D05"/>
    <w:rsid w:val="00431757"/>
    <w:rsid w:val="00431B2A"/>
    <w:rsid w:val="00434176"/>
    <w:rsid w:val="00436F8F"/>
    <w:rsid w:val="00444FB2"/>
    <w:rsid w:val="00447320"/>
    <w:rsid w:val="00450084"/>
    <w:rsid w:val="00450195"/>
    <w:rsid w:val="00451586"/>
    <w:rsid w:val="0045394F"/>
    <w:rsid w:val="00456C11"/>
    <w:rsid w:val="00461BAF"/>
    <w:rsid w:val="0046327B"/>
    <w:rsid w:val="00463B2C"/>
    <w:rsid w:val="004677B1"/>
    <w:rsid w:val="00467C16"/>
    <w:rsid w:val="00470F00"/>
    <w:rsid w:val="00473F2F"/>
    <w:rsid w:val="004776C0"/>
    <w:rsid w:val="00477964"/>
    <w:rsid w:val="00477AC6"/>
    <w:rsid w:val="00480161"/>
    <w:rsid w:val="00481FA4"/>
    <w:rsid w:val="00482CF8"/>
    <w:rsid w:val="00482FAD"/>
    <w:rsid w:val="0048341C"/>
    <w:rsid w:val="00483D59"/>
    <w:rsid w:val="00485C08"/>
    <w:rsid w:val="00486445"/>
    <w:rsid w:val="004911F8"/>
    <w:rsid w:val="004920F9"/>
    <w:rsid w:val="00492256"/>
    <w:rsid w:val="004929DA"/>
    <w:rsid w:val="0049322E"/>
    <w:rsid w:val="00494347"/>
    <w:rsid w:val="004943AC"/>
    <w:rsid w:val="004A2F88"/>
    <w:rsid w:val="004A3EA4"/>
    <w:rsid w:val="004A46FF"/>
    <w:rsid w:val="004A57AF"/>
    <w:rsid w:val="004A5EC2"/>
    <w:rsid w:val="004A6420"/>
    <w:rsid w:val="004A75BE"/>
    <w:rsid w:val="004A75E5"/>
    <w:rsid w:val="004B1345"/>
    <w:rsid w:val="004B3FDC"/>
    <w:rsid w:val="004B40BA"/>
    <w:rsid w:val="004B44D5"/>
    <w:rsid w:val="004B53A1"/>
    <w:rsid w:val="004B6F7B"/>
    <w:rsid w:val="004C091B"/>
    <w:rsid w:val="004C3FDA"/>
    <w:rsid w:val="004C599E"/>
    <w:rsid w:val="004C6ED7"/>
    <w:rsid w:val="004C7453"/>
    <w:rsid w:val="004D1990"/>
    <w:rsid w:val="004D1FC2"/>
    <w:rsid w:val="004D4A83"/>
    <w:rsid w:val="004D5B81"/>
    <w:rsid w:val="004D735E"/>
    <w:rsid w:val="004D7549"/>
    <w:rsid w:val="004E2D07"/>
    <w:rsid w:val="004E4339"/>
    <w:rsid w:val="004E4594"/>
    <w:rsid w:val="004E6B3B"/>
    <w:rsid w:val="004E7DE8"/>
    <w:rsid w:val="004E7FBE"/>
    <w:rsid w:val="004F2ADC"/>
    <w:rsid w:val="004F3B99"/>
    <w:rsid w:val="004F43D1"/>
    <w:rsid w:val="004F6FCA"/>
    <w:rsid w:val="004F712F"/>
    <w:rsid w:val="0050148C"/>
    <w:rsid w:val="005078D5"/>
    <w:rsid w:val="0050797E"/>
    <w:rsid w:val="005103C0"/>
    <w:rsid w:val="005120AC"/>
    <w:rsid w:val="00512CC0"/>
    <w:rsid w:val="00513003"/>
    <w:rsid w:val="00516F61"/>
    <w:rsid w:val="005203D6"/>
    <w:rsid w:val="00520508"/>
    <w:rsid w:val="00520DD7"/>
    <w:rsid w:val="00523A0A"/>
    <w:rsid w:val="005277DD"/>
    <w:rsid w:val="00530FA4"/>
    <w:rsid w:val="00531A93"/>
    <w:rsid w:val="005326BE"/>
    <w:rsid w:val="00534773"/>
    <w:rsid w:val="00535CF8"/>
    <w:rsid w:val="00537396"/>
    <w:rsid w:val="00537D06"/>
    <w:rsid w:val="005427A8"/>
    <w:rsid w:val="00543EE4"/>
    <w:rsid w:val="005440FE"/>
    <w:rsid w:val="0054634D"/>
    <w:rsid w:val="00555E24"/>
    <w:rsid w:val="00556172"/>
    <w:rsid w:val="00563D79"/>
    <w:rsid w:val="005648A8"/>
    <w:rsid w:val="0056642D"/>
    <w:rsid w:val="0056773A"/>
    <w:rsid w:val="00567A13"/>
    <w:rsid w:val="00572272"/>
    <w:rsid w:val="00572E53"/>
    <w:rsid w:val="005759A5"/>
    <w:rsid w:val="00575DD8"/>
    <w:rsid w:val="005821AC"/>
    <w:rsid w:val="005830FE"/>
    <w:rsid w:val="00590C99"/>
    <w:rsid w:val="00591D43"/>
    <w:rsid w:val="0059323A"/>
    <w:rsid w:val="005939AF"/>
    <w:rsid w:val="005941FC"/>
    <w:rsid w:val="00595428"/>
    <w:rsid w:val="0059661F"/>
    <w:rsid w:val="005976CE"/>
    <w:rsid w:val="00597CCF"/>
    <w:rsid w:val="005A2759"/>
    <w:rsid w:val="005A5ABC"/>
    <w:rsid w:val="005A64D4"/>
    <w:rsid w:val="005A6E6E"/>
    <w:rsid w:val="005B07EC"/>
    <w:rsid w:val="005B1082"/>
    <w:rsid w:val="005B1A23"/>
    <w:rsid w:val="005B409F"/>
    <w:rsid w:val="005B491D"/>
    <w:rsid w:val="005B6308"/>
    <w:rsid w:val="005C0D0F"/>
    <w:rsid w:val="005C394E"/>
    <w:rsid w:val="005C3DA7"/>
    <w:rsid w:val="005C75D0"/>
    <w:rsid w:val="005D279D"/>
    <w:rsid w:val="005D5FCD"/>
    <w:rsid w:val="005E0088"/>
    <w:rsid w:val="005E528F"/>
    <w:rsid w:val="005E543B"/>
    <w:rsid w:val="005E5BE3"/>
    <w:rsid w:val="005F1C10"/>
    <w:rsid w:val="005F4206"/>
    <w:rsid w:val="005F4CDC"/>
    <w:rsid w:val="005F5B3B"/>
    <w:rsid w:val="005F5FBC"/>
    <w:rsid w:val="005F7487"/>
    <w:rsid w:val="005F7503"/>
    <w:rsid w:val="0060050B"/>
    <w:rsid w:val="006009D4"/>
    <w:rsid w:val="006075F1"/>
    <w:rsid w:val="00607C16"/>
    <w:rsid w:val="00610B6C"/>
    <w:rsid w:val="00611A0A"/>
    <w:rsid w:val="00612B9F"/>
    <w:rsid w:val="00621B96"/>
    <w:rsid w:val="00622AC4"/>
    <w:rsid w:val="00624B5B"/>
    <w:rsid w:val="006301BA"/>
    <w:rsid w:val="00630D22"/>
    <w:rsid w:val="00631132"/>
    <w:rsid w:val="00634009"/>
    <w:rsid w:val="00636E19"/>
    <w:rsid w:val="006406F5"/>
    <w:rsid w:val="006440D9"/>
    <w:rsid w:val="00646350"/>
    <w:rsid w:val="00646DE5"/>
    <w:rsid w:val="00650590"/>
    <w:rsid w:val="006518C9"/>
    <w:rsid w:val="00654CAA"/>
    <w:rsid w:val="00655090"/>
    <w:rsid w:val="0065706F"/>
    <w:rsid w:val="0065771B"/>
    <w:rsid w:val="00657B88"/>
    <w:rsid w:val="00657CC5"/>
    <w:rsid w:val="006606A9"/>
    <w:rsid w:val="00663F37"/>
    <w:rsid w:val="006641F5"/>
    <w:rsid w:val="00665EB3"/>
    <w:rsid w:val="006671CE"/>
    <w:rsid w:val="006704C1"/>
    <w:rsid w:val="0067490E"/>
    <w:rsid w:val="00674F7A"/>
    <w:rsid w:val="00677DF0"/>
    <w:rsid w:val="00680F23"/>
    <w:rsid w:val="00681A8B"/>
    <w:rsid w:val="00682ECE"/>
    <w:rsid w:val="0068408A"/>
    <w:rsid w:val="00685137"/>
    <w:rsid w:val="00685809"/>
    <w:rsid w:val="00685C09"/>
    <w:rsid w:val="00691A5F"/>
    <w:rsid w:val="00693B41"/>
    <w:rsid w:val="006941DF"/>
    <w:rsid w:val="006947DE"/>
    <w:rsid w:val="00696D99"/>
    <w:rsid w:val="006A01D0"/>
    <w:rsid w:val="006A3ABA"/>
    <w:rsid w:val="006A4EB4"/>
    <w:rsid w:val="006A5358"/>
    <w:rsid w:val="006A608C"/>
    <w:rsid w:val="006B1A0B"/>
    <w:rsid w:val="006B1A89"/>
    <w:rsid w:val="006B47B6"/>
    <w:rsid w:val="006B51C6"/>
    <w:rsid w:val="006B5D24"/>
    <w:rsid w:val="006B6CAA"/>
    <w:rsid w:val="006B74FA"/>
    <w:rsid w:val="006C01CE"/>
    <w:rsid w:val="006C5CD9"/>
    <w:rsid w:val="006D027D"/>
    <w:rsid w:val="006D349A"/>
    <w:rsid w:val="006D3E7D"/>
    <w:rsid w:val="006D4F15"/>
    <w:rsid w:val="006D5A85"/>
    <w:rsid w:val="006D5D36"/>
    <w:rsid w:val="006D6059"/>
    <w:rsid w:val="006E3B74"/>
    <w:rsid w:val="006E49E3"/>
    <w:rsid w:val="006E5951"/>
    <w:rsid w:val="006E5E17"/>
    <w:rsid w:val="006E71E1"/>
    <w:rsid w:val="006F1019"/>
    <w:rsid w:val="00700C7B"/>
    <w:rsid w:val="007031C6"/>
    <w:rsid w:val="00703BD0"/>
    <w:rsid w:val="0070520A"/>
    <w:rsid w:val="00705E05"/>
    <w:rsid w:val="00711CDB"/>
    <w:rsid w:val="007124C6"/>
    <w:rsid w:val="007135BC"/>
    <w:rsid w:val="00713837"/>
    <w:rsid w:val="0071437C"/>
    <w:rsid w:val="007143F0"/>
    <w:rsid w:val="007150BC"/>
    <w:rsid w:val="0071793C"/>
    <w:rsid w:val="00717C9B"/>
    <w:rsid w:val="00720079"/>
    <w:rsid w:val="00722C18"/>
    <w:rsid w:val="0072308A"/>
    <w:rsid w:val="007247B2"/>
    <w:rsid w:val="00727196"/>
    <w:rsid w:val="0072772D"/>
    <w:rsid w:val="00730462"/>
    <w:rsid w:val="00731D95"/>
    <w:rsid w:val="00733A8E"/>
    <w:rsid w:val="00734B4D"/>
    <w:rsid w:val="00735649"/>
    <w:rsid w:val="00740E35"/>
    <w:rsid w:val="00742FBF"/>
    <w:rsid w:val="0074431C"/>
    <w:rsid w:val="007448C0"/>
    <w:rsid w:val="00745B3E"/>
    <w:rsid w:val="0074659D"/>
    <w:rsid w:val="00751290"/>
    <w:rsid w:val="0075387D"/>
    <w:rsid w:val="00755C48"/>
    <w:rsid w:val="007626CF"/>
    <w:rsid w:val="00767761"/>
    <w:rsid w:val="00771BDE"/>
    <w:rsid w:val="007739FF"/>
    <w:rsid w:val="00773B15"/>
    <w:rsid w:val="00782528"/>
    <w:rsid w:val="00782DDC"/>
    <w:rsid w:val="00784D7F"/>
    <w:rsid w:val="00785B70"/>
    <w:rsid w:val="00786257"/>
    <w:rsid w:val="0078777A"/>
    <w:rsid w:val="00791AD2"/>
    <w:rsid w:val="00792FEB"/>
    <w:rsid w:val="0079351C"/>
    <w:rsid w:val="00793E41"/>
    <w:rsid w:val="00794201"/>
    <w:rsid w:val="007A53AE"/>
    <w:rsid w:val="007A5551"/>
    <w:rsid w:val="007A5790"/>
    <w:rsid w:val="007A62E5"/>
    <w:rsid w:val="007B0082"/>
    <w:rsid w:val="007B10AF"/>
    <w:rsid w:val="007B4ACF"/>
    <w:rsid w:val="007B5333"/>
    <w:rsid w:val="007C08D8"/>
    <w:rsid w:val="007C17D6"/>
    <w:rsid w:val="007C2A12"/>
    <w:rsid w:val="007C2E96"/>
    <w:rsid w:val="007C339A"/>
    <w:rsid w:val="007C484A"/>
    <w:rsid w:val="007C4859"/>
    <w:rsid w:val="007C4A28"/>
    <w:rsid w:val="007C5714"/>
    <w:rsid w:val="007D28DB"/>
    <w:rsid w:val="007D36EA"/>
    <w:rsid w:val="007D72CD"/>
    <w:rsid w:val="007E2497"/>
    <w:rsid w:val="007E30EF"/>
    <w:rsid w:val="007E3501"/>
    <w:rsid w:val="007E4885"/>
    <w:rsid w:val="007E6A89"/>
    <w:rsid w:val="007E6B4A"/>
    <w:rsid w:val="007F5990"/>
    <w:rsid w:val="007F5FF9"/>
    <w:rsid w:val="00801A89"/>
    <w:rsid w:val="00801F0C"/>
    <w:rsid w:val="008023B0"/>
    <w:rsid w:val="00803B2C"/>
    <w:rsid w:val="0080783B"/>
    <w:rsid w:val="00810F98"/>
    <w:rsid w:val="00811154"/>
    <w:rsid w:val="00813137"/>
    <w:rsid w:val="00815BF9"/>
    <w:rsid w:val="00816C40"/>
    <w:rsid w:val="008223D1"/>
    <w:rsid w:val="0082357C"/>
    <w:rsid w:val="00827C4B"/>
    <w:rsid w:val="0083151A"/>
    <w:rsid w:val="00834DE2"/>
    <w:rsid w:val="008359F8"/>
    <w:rsid w:val="00837320"/>
    <w:rsid w:val="00837400"/>
    <w:rsid w:val="00843706"/>
    <w:rsid w:val="00851843"/>
    <w:rsid w:val="0085365F"/>
    <w:rsid w:val="0085670B"/>
    <w:rsid w:val="00857E4C"/>
    <w:rsid w:val="00866A19"/>
    <w:rsid w:val="008674E4"/>
    <w:rsid w:val="008707E8"/>
    <w:rsid w:val="00871F6B"/>
    <w:rsid w:val="00874F7B"/>
    <w:rsid w:val="00882E5E"/>
    <w:rsid w:val="008869E8"/>
    <w:rsid w:val="00892E4F"/>
    <w:rsid w:val="008937EA"/>
    <w:rsid w:val="00893E14"/>
    <w:rsid w:val="00895EBA"/>
    <w:rsid w:val="00895F05"/>
    <w:rsid w:val="008A21DF"/>
    <w:rsid w:val="008A3379"/>
    <w:rsid w:val="008A3FD1"/>
    <w:rsid w:val="008A4979"/>
    <w:rsid w:val="008A534E"/>
    <w:rsid w:val="008A5CF2"/>
    <w:rsid w:val="008A72DE"/>
    <w:rsid w:val="008A7921"/>
    <w:rsid w:val="008B15D6"/>
    <w:rsid w:val="008B1FAD"/>
    <w:rsid w:val="008B2DBE"/>
    <w:rsid w:val="008B2FBA"/>
    <w:rsid w:val="008B3567"/>
    <w:rsid w:val="008B3DA4"/>
    <w:rsid w:val="008B4FFC"/>
    <w:rsid w:val="008B560D"/>
    <w:rsid w:val="008B5C1D"/>
    <w:rsid w:val="008B6F5E"/>
    <w:rsid w:val="008B76DF"/>
    <w:rsid w:val="008C0DC3"/>
    <w:rsid w:val="008C149D"/>
    <w:rsid w:val="008C1E6E"/>
    <w:rsid w:val="008C374A"/>
    <w:rsid w:val="008C40D9"/>
    <w:rsid w:val="008C416B"/>
    <w:rsid w:val="008C49C0"/>
    <w:rsid w:val="008C5654"/>
    <w:rsid w:val="008C621A"/>
    <w:rsid w:val="008C6E0C"/>
    <w:rsid w:val="008D2B5C"/>
    <w:rsid w:val="008D397A"/>
    <w:rsid w:val="008D3EE2"/>
    <w:rsid w:val="008D4060"/>
    <w:rsid w:val="008D445D"/>
    <w:rsid w:val="008D592C"/>
    <w:rsid w:val="008D5CFC"/>
    <w:rsid w:val="008D5FEF"/>
    <w:rsid w:val="008E37B6"/>
    <w:rsid w:val="008E4C71"/>
    <w:rsid w:val="008F0959"/>
    <w:rsid w:val="008F12BD"/>
    <w:rsid w:val="008F334C"/>
    <w:rsid w:val="008F5DDF"/>
    <w:rsid w:val="008F6053"/>
    <w:rsid w:val="00901D97"/>
    <w:rsid w:val="009056CA"/>
    <w:rsid w:val="00906242"/>
    <w:rsid w:val="00906A35"/>
    <w:rsid w:val="009077EE"/>
    <w:rsid w:val="00912F2C"/>
    <w:rsid w:val="00921352"/>
    <w:rsid w:val="00922B14"/>
    <w:rsid w:val="00925849"/>
    <w:rsid w:val="009330AA"/>
    <w:rsid w:val="00933B18"/>
    <w:rsid w:val="00934FF8"/>
    <w:rsid w:val="0093522F"/>
    <w:rsid w:val="009455AE"/>
    <w:rsid w:val="009475B3"/>
    <w:rsid w:val="00947AA6"/>
    <w:rsid w:val="00950F5C"/>
    <w:rsid w:val="0095297A"/>
    <w:rsid w:val="00955FC3"/>
    <w:rsid w:val="009568DE"/>
    <w:rsid w:val="00956B44"/>
    <w:rsid w:val="009601ED"/>
    <w:rsid w:val="00962DA2"/>
    <w:rsid w:val="00964EDB"/>
    <w:rsid w:val="00971C52"/>
    <w:rsid w:val="00976FF3"/>
    <w:rsid w:val="00977B90"/>
    <w:rsid w:val="009813E1"/>
    <w:rsid w:val="009903FD"/>
    <w:rsid w:val="00991C8D"/>
    <w:rsid w:val="0099371F"/>
    <w:rsid w:val="00993C15"/>
    <w:rsid w:val="00996D56"/>
    <w:rsid w:val="009A1736"/>
    <w:rsid w:val="009A22A1"/>
    <w:rsid w:val="009A36B5"/>
    <w:rsid w:val="009A5282"/>
    <w:rsid w:val="009A7D98"/>
    <w:rsid w:val="009B0E0F"/>
    <w:rsid w:val="009B3358"/>
    <w:rsid w:val="009B596C"/>
    <w:rsid w:val="009B7477"/>
    <w:rsid w:val="009C03E3"/>
    <w:rsid w:val="009C2996"/>
    <w:rsid w:val="009C31B6"/>
    <w:rsid w:val="009C54D0"/>
    <w:rsid w:val="009C5CE6"/>
    <w:rsid w:val="009D2F1B"/>
    <w:rsid w:val="009D4618"/>
    <w:rsid w:val="009E0312"/>
    <w:rsid w:val="009E191E"/>
    <w:rsid w:val="009E240D"/>
    <w:rsid w:val="009E47D9"/>
    <w:rsid w:val="009E6A9E"/>
    <w:rsid w:val="009E7B3B"/>
    <w:rsid w:val="009F20CF"/>
    <w:rsid w:val="009F3234"/>
    <w:rsid w:val="009F5D86"/>
    <w:rsid w:val="009F6EC8"/>
    <w:rsid w:val="00A026D7"/>
    <w:rsid w:val="00A0489F"/>
    <w:rsid w:val="00A06BF0"/>
    <w:rsid w:val="00A12E28"/>
    <w:rsid w:val="00A13513"/>
    <w:rsid w:val="00A14A0C"/>
    <w:rsid w:val="00A15926"/>
    <w:rsid w:val="00A1794B"/>
    <w:rsid w:val="00A17E7F"/>
    <w:rsid w:val="00A20F70"/>
    <w:rsid w:val="00A245DD"/>
    <w:rsid w:val="00A258F5"/>
    <w:rsid w:val="00A27B53"/>
    <w:rsid w:val="00A40FD3"/>
    <w:rsid w:val="00A4131F"/>
    <w:rsid w:val="00A41554"/>
    <w:rsid w:val="00A4503E"/>
    <w:rsid w:val="00A4550B"/>
    <w:rsid w:val="00A50D0D"/>
    <w:rsid w:val="00A51C53"/>
    <w:rsid w:val="00A52F7C"/>
    <w:rsid w:val="00A549AB"/>
    <w:rsid w:val="00A57FDE"/>
    <w:rsid w:val="00A71391"/>
    <w:rsid w:val="00A722F2"/>
    <w:rsid w:val="00A800B0"/>
    <w:rsid w:val="00A8501E"/>
    <w:rsid w:val="00A91BC0"/>
    <w:rsid w:val="00A969B2"/>
    <w:rsid w:val="00A96C74"/>
    <w:rsid w:val="00A96E66"/>
    <w:rsid w:val="00AA165C"/>
    <w:rsid w:val="00AA1BD0"/>
    <w:rsid w:val="00AA2AF2"/>
    <w:rsid w:val="00AA42E8"/>
    <w:rsid w:val="00AA520B"/>
    <w:rsid w:val="00AA566F"/>
    <w:rsid w:val="00AB1712"/>
    <w:rsid w:val="00AB33C5"/>
    <w:rsid w:val="00AB6A8A"/>
    <w:rsid w:val="00AB6FE6"/>
    <w:rsid w:val="00AB7E1B"/>
    <w:rsid w:val="00AC12EA"/>
    <w:rsid w:val="00AC1BC9"/>
    <w:rsid w:val="00AC2780"/>
    <w:rsid w:val="00AC2DA8"/>
    <w:rsid w:val="00AC5865"/>
    <w:rsid w:val="00AC661A"/>
    <w:rsid w:val="00AD229B"/>
    <w:rsid w:val="00AD414F"/>
    <w:rsid w:val="00AE2E08"/>
    <w:rsid w:val="00AE537F"/>
    <w:rsid w:val="00AE6945"/>
    <w:rsid w:val="00AE6A83"/>
    <w:rsid w:val="00AF03BD"/>
    <w:rsid w:val="00AF3789"/>
    <w:rsid w:val="00AF3FF5"/>
    <w:rsid w:val="00AF4040"/>
    <w:rsid w:val="00AF43A4"/>
    <w:rsid w:val="00B024FE"/>
    <w:rsid w:val="00B03573"/>
    <w:rsid w:val="00B03B76"/>
    <w:rsid w:val="00B03CF0"/>
    <w:rsid w:val="00B06CF2"/>
    <w:rsid w:val="00B132B1"/>
    <w:rsid w:val="00B13546"/>
    <w:rsid w:val="00B159A2"/>
    <w:rsid w:val="00B21418"/>
    <w:rsid w:val="00B22743"/>
    <w:rsid w:val="00B229A3"/>
    <w:rsid w:val="00B238F1"/>
    <w:rsid w:val="00B30AA6"/>
    <w:rsid w:val="00B3686E"/>
    <w:rsid w:val="00B36EA7"/>
    <w:rsid w:val="00B406FE"/>
    <w:rsid w:val="00B44A37"/>
    <w:rsid w:val="00B4524F"/>
    <w:rsid w:val="00B457CA"/>
    <w:rsid w:val="00B458FA"/>
    <w:rsid w:val="00B50B68"/>
    <w:rsid w:val="00B52AC9"/>
    <w:rsid w:val="00B5407E"/>
    <w:rsid w:val="00B652A2"/>
    <w:rsid w:val="00B660CD"/>
    <w:rsid w:val="00B7341B"/>
    <w:rsid w:val="00B7560D"/>
    <w:rsid w:val="00B75E65"/>
    <w:rsid w:val="00B77255"/>
    <w:rsid w:val="00B779BC"/>
    <w:rsid w:val="00B77EC9"/>
    <w:rsid w:val="00B830F1"/>
    <w:rsid w:val="00B84557"/>
    <w:rsid w:val="00B921D3"/>
    <w:rsid w:val="00B939D2"/>
    <w:rsid w:val="00B9424A"/>
    <w:rsid w:val="00BA0DF1"/>
    <w:rsid w:val="00BA1A88"/>
    <w:rsid w:val="00BA54E5"/>
    <w:rsid w:val="00BB0C32"/>
    <w:rsid w:val="00BB0D9E"/>
    <w:rsid w:val="00BB16EB"/>
    <w:rsid w:val="00BB29BD"/>
    <w:rsid w:val="00BB2C3C"/>
    <w:rsid w:val="00BC0947"/>
    <w:rsid w:val="00BC13ED"/>
    <w:rsid w:val="00BC467D"/>
    <w:rsid w:val="00BC4F8C"/>
    <w:rsid w:val="00BC5D53"/>
    <w:rsid w:val="00BC6EB8"/>
    <w:rsid w:val="00BC7D84"/>
    <w:rsid w:val="00BC7EC4"/>
    <w:rsid w:val="00BD1891"/>
    <w:rsid w:val="00BD4398"/>
    <w:rsid w:val="00BD4958"/>
    <w:rsid w:val="00BD4ABD"/>
    <w:rsid w:val="00BD5DDC"/>
    <w:rsid w:val="00BD76A4"/>
    <w:rsid w:val="00BD77F5"/>
    <w:rsid w:val="00BE2EB3"/>
    <w:rsid w:val="00BE45A3"/>
    <w:rsid w:val="00BF106A"/>
    <w:rsid w:val="00BF2D7E"/>
    <w:rsid w:val="00BF5661"/>
    <w:rsid w:val="00BF59BC"/>
    <w:rsid w:val="00BF6AF0"/>
    <w:rsid w:val="00C01CB4"/>
    <w:rsid w:val="00C01EC3"/>
    <w:rsid w:val="00C02790"/>
    <w:rsid w:val="00C03BD2"/>
    <w:rsid w:val="00C03DCB"/>
    <w:rsid w:val="00C06059"/>
    <w:rsid w:val="00C0638B"/>
    <w:rsid w:val="00C06693"/>
    <w:rsid w:val="00C15DFE"/>
    <w:rsid w:val="00C15FED"/>
    <w:rsid w:val="00C201B7"/>
    <w:rsid w:val="00C20BE1"/>
    <w:rsid w:val="00C2107F"/>
    <w:rsid w:val="00C219BC"/>
    <w:rsid w:val="00C248C0"/>
    <w:rsid w:val="00C24B92"/>
    <w:rsid w:val="00C24CF4"/>
    <w:rsid w:val="00C24D76"/>
    <w:rsid w:val="00C24E58"/>
    <w:rsid w:val="00C31E71"/>
    <w:rsid w:val="00C34155"/>
    <w:rsid w:val="00C35884"/>
    <w:rsid w:val="00C37712"/>
    <w:rsid w:val="00C40E0A"/>
    <w:rsid w:val="00C4690A"/>
    <w:rsid w:val="00C46E05"/>
    <w:rsid w:val="00C51523"/>
    <w:rsid w:val="00C5234E"/>
    <w:rsid w:val="00C545E3"/>
    <w:rsid w:val="00C55BD8"/>
    <w:rsid w:val="00C55CC7"/>
    <w:rsid w:val="00C55F77"/>
    <w:rsid w:val="00C6015B"/>
    <w:rsid w:val="00C6142B"/>
    <w:rsid w:val="00C678CF"/>
    <w:rsid w:val="00C73EEA"/>
    <w:rsid w:val="00C75166"/>
    <w:rsid w:val="00C8003B"/>
    <w:rsid w:val="00C81D0D"/>
    <w:rsid w:val="00C8312B"/>
    <w:rsid w:val="00C8579B"/>
    <w:rsid w:val="00C858DB"/>
    <w:rsid w:val="00C87B91"/>
    <w:rsid w:val="00C91016"/>
    <w:rsid w:val="00C93FEB"/>
    <w:rsid w:val="00CA43A8"/>
    <w:rsid w:val="00CA5031"/>
    <w:rsid w:val="00CA59F1"/>
    <w:rsid w:val="00CA782B"/>
    <w:rsid w:val="00CB00DC"/>
    <w:rsid w:val="00CB19F6"/>
    <w:rsid w:val="00CB3CDF"/>
    <w:rsid w:val="00CB5126"/>
    <w:rsid w:val="00CB5339"/>
    <w:rsid w:val="00CB7A24"/>
    <w:rsid w:val="00CC146D"/>
    <w:rsid w:val="00CC1C38"/>
    <w:rsid w:val="00CC277B"/>
    <w:rsid w:val="00CC6242"/>
    <w:rsid w:val="00CD3574"/>
    <w:rsid w:val="00CD64CB"/>
    <w:rsid w:val="00CD66E9"/>
    <w:rsid w:val="00CE2146"/>
    <w:rsid w:val="00CE39EE"/>
    <w:rsid w:val="00CF1BE4"/>
    <w:rsid w:val="00CF5AD9"/>
    <w:rsid w:val="00CF5AF1"/>
    <w:rsid w:val="00CF6418"/>
    <w:rsid w:val="00CF793C"/>
    <w:rsid w:val="00D000AA"/>
    <w:rsid w:val="00D00C75"/>
    <w:rsid w:val="00D00EAA"/>
    <w:rsid w:val="00D0714C"/>
    <w:rsid w:val="00D127E3"/>
    <w:rsid w:val="00D15029"/>
    <w:rsid w:val="00D173CF"/>
    <w:rsid w:val="00D20F07"/>
    <w:rsid w:val="00D2447B"/>
    <w:rsid w:val="00D327C1"/>
    <w:rsid w:val="00D33126"/>
    <w:rsid w:val="00D365D8"/>
    <w:rsid w:val="00D37AB0"/>
    <w:rsid w:val="00D4103B"/>
    <w:rsid w:val="00D4309E"/>
    <w:rsid w:val="00D43A9E"/>
    <w:rsid w:val="00D44B3A"/>
    <w:rsid w:val="00D461DA"/>
    <w:rsid w:val="00D46C10"/>
    <w:rsid w:val="00D5092A"/>
    <w:rsid w:val="00D50E51"/>
    <w:rsid w:val="00D53A81"/>
    <w:rsid w:val="00D56CE7"/>
    <w:rsid w:val="00D57EF7"/>
    <w:rsid w:val="00D61B04"/>
    <w:rsid w:val="00D642AC"/>
    <w:rsid w:val="00D65318"/>
    <w:rsid w:val="00D66B8C"/>
    <w:rsid w:val="00D814A2"/>
    <w:rsid w:val="00D82246"/>
    <w:rsid w:val="00D8563B"/>
    <w:rsid w:val="00D869C8"/>
    <w:rsid w:val="00D8735C"/>
    <w:rsid w:val="00D87D5F"/>
    <w:rsid w:val="00D977AD"/>
    <w:rsid w:val="00DA10DF"/>
    <w:rsid w:val="00DA5563"/>
    <w:rsid w:val="00DA5778"/>
    <w:rsid w:val="00DA68DA"/>
    <w:rsid w:val="00DB08C2"/>
    <w:rsid w:val="00DB1CFF"/>
    <w:rsid w:val="00DB36C0"/>
    <w:rsid w:val="00DB3EBE"/>
    <w:rsid w:val="00DB3ECA"/>
    <w:rsid w:val="00DB4124"/>
    <w:rsid w:val="00DB459F"/>
    <w:rsid w:val="00DB6D0C"/>
    <w:rsid w:val="00DC1750"/>
    <w:rsid w:val="00DC55B6"/>
    <w:rsid w:val="00DC6426"/>
    <w:rsid w:val="00DC6715"/>
    <w:rsid w:val="00DC7319"/>
    <w:rsid w:val="00DD0B55"/>
    <w:rsid w:val="00DD17CE"/>
    <w:rsid w:val="00DD3920"/>
    <w:rsid w:val="00DD4DA9"/>
    <w:rsid w:val="00DD54A5"/>
    <w:rsid w:val="00DD73C7"/>
    <w:rsid w:val="00DE2DB4"/>
    <w:rsid w:val="00DE50B0"/>
    <w:rsid w:val="00DE5C11"/>
    <w:rsid w:val="00DE6B2F"/>
    <w:rsid w:val="00DF18BC"/>
    <w:rsid w:val="00DF23F6"/>
    <w:rsid w:val="00DF2F60"/>
    <w:rsid w:val="00DF4612"/>
    <w:rsid w:val="00DF4A2F"/>
    <w:rsid w:val="00DF78D1"/>
    <w:rsid w:val="00DF7919"/>
    <w:rsid w:val="00E0326D"/>
    <w:rsid w:val="00E05D0A"/>
    <w:rsid w:val="00E07613"/>
    <w:rsid w:val="00E10774"/>
    <w:rsid w:val="00E23D46"/>
    <w:rsid w:val="00E243EA"/>
    <w:rsid w:val="00E2523B"/>
    <w:rsid w:val="00E26812"/>
    <w:rsid w:val="00E31A27"/>
    <w:rsid w:val="00E32CCC"/>
    <w:rsid w:val="00E3490A"/>
    <w:rsid w:val="00E35051"/>
    <w:rsid w:val="00E4020A"/>
    <w:rsid w:val="00E41553"/>
    <w:rsid w:val="00E43A1A"/>
    <w:rsid w:val="00E458EF"/>
    <w:rsid w:val="00E45908"/>
    <w:rsid w:val="00E45DB2"/>
    <w:rsid w:val="00E55CD5"/>
    <w:rsid w:val="00E56B89"/>
    <w:rsid w:val="00E56D52"/>
    <w:rsid w:val="00E574DD"/>
    <w:rsid w:val="00E57CF2"/>
    <w:rsid w:val="00E60210"/>
    <w:rsid w:val="00E606A5"/>
    <w:rsid w:val="00E60701"/>
    <w:rsid w:val="00E60791"/>
    <w:rsid w:val="00E61A59"/>
    <w:rsid w:val="00E65269"/>
    <w:rsid w:val="00E663C2"/>
    <w:rsid w:val="00E66699"/>
    <w:rsid w:val="00E72297"/>
    <w:rsid w:val="00E725D9"/>
    <w:rsid w:val="00E73C30"/>
    <w:rsid w:val="00E767C3"/>
    <w:rsid w:val="00E83FC2"/>
    <w:rsid w:val="00E856F2"/>
    <w:rsid w:val="00E85E0D"/>
    <w:rsid w:val="00E86416"/>
    <w:rsid w:val="00E8670B"/>
    <w:rsid w:val="00E874A5"/>
    <w:rsid w:val="00E877A1"/>
    <w:rsid w:val="00E921B0"/>
    <w:rsid w:val="00E977D1"/>
    <w:rsid w:val="00EA286E"/>
    <w:rsid w:val="00EA6795"/>
    <w:rsid w:val="00EB0201"/>
    <w:rsid w:val="00EB378C"/>
    <w:rsid w:val="00EB3813"/>
    <w:rsid w:val="00EB77A9"/>
    <w:rsid w:val="00EB7D61"/>
    <w:rsid w:val="00EC3A5A"/>
    <w:rsid w:val="00EC3BD8"/>
    <w:rsid w:val="00EC463D"/>
    <w:rsid w:val="00EC68F1"/>
    <w:rsid w:val="00EC6904"/>
    <w:rsid w:val="00EC6CAD"/>
    <w:rsid w:val="00EC6FD7"/>
    <w:rsid w:val="00EC7445"/>
    <w:rsid w:val="00EC7CE2"/>
    <w:rsid w:val="00ED16E1"/>
    <w:rsid w:val="00ED184F"/>
    <w:rsid w:val="00ED1FAF"/>
    <w:rsid w:val="00ED22D1"/>
    <w:rsid w:val="00EE06CE"/>
    <w:rsid w:val="00EE10CF"/>
    <w:rsid w:val="00EE2849"/>
    <w:rsid w:val="00EE51A3"/>
    <w:rsid w:val="00EE5BE8"/>
    <w:rsid w:val="00EE66D9"/>
    <w:rsid w:val="00EF0CF9"/>
    <w:rsid w:val="00EF1BA8"/>
    <w:rsid w:val="00EF1CC2"/>
    <w:rsid w:val="00EF3556"/>
    <w:rsid w:val="00EF69A1"/>
    <w:rsid w:val="00EF6C48"/>
    <w:rsid w:val="00F02398"/>
    <w:rsid w:val="00F02A16"/>
    <w:rsid w:val="00F034B4"/>
    <w:rsid w:val="00F0661C"/>
    <w:rsid w:val="00F07961"/>
    <w:rsid w:val="00F120CA"/>
    <w:rsid w:val="00F1550B"/>
    <w:rsid w:val="00F16969"/>
    <w:rsid w:val="00F17EA2"/>
    <w:rsid w:val="00F22B6C"/>
    <w:rsid w:val="00F2324B"/>
    <w:rsid w:val="00F256D3"/>
    <w:rsid w:val="00F26C58"/>
    <w:rsid w:val="00F31C10"/>
    <w:rsid w:val="00F339C2"/>
    <w:rsid w:val="00F345A0"/>
    <w:rsid w:val="00F36135"/>
    <w:rsid w:val="00F40EF4"/>
    <w:rsid w:val="00F417CC"/>
    <w:rsid w:val="00F44204"/>
    <w:rsid w:val="00F44AEE"/>
    <w:rsid w:val="00F44E81"/>
    <w:rsid w:val="00F4514A"/>
    <w:rsid w:val="00F46C12"/>
    <w:rsid w:val="00F47016"/>
    <w:rsid w:val="00F4733C"/>
    <w:rsid w:val="00F54054"/>
    <w:rsid w:val="00F55363"/>
    <w:rsid w:val="00F6243E"/>
    <w:rsid w:val="00F6349A"/>
    <w:rsid w:val="00F7365E"/>
    <w:rsid w:val="00F75DC0"/>
    <w:rsid w:val="00F800C7"/>
    <w:rsid w:val="00F8151B"/>
    <w:rsid w:val="00F81DB8"/>
    <w:rsid w:val="00F84324"/>
    <w:rsid w:val="00F85233"/>
    <w:rsid w:val="00F86DE1"/>
    <w:rsid w:val="00F87881"/>
    <w:rsid w:val="00F92901"/>
    <w:rsid w:val="00F933A2"/>
    <w:rsid w:val="00F94023"/>
    <w:rsid w:val="00F97312"/>
    <w:rsid w:val="00F975CB"/>
    <w:rsid w:val="00FA0C1F"/>
    <w:rsid w:val="00FA22A5"/>
    <w:rsid w:val="00FA2FBC"/>
    <w:rsid w:val="00FA5347"/>
    <w:rsid w:val="00FB259D"/>
    <w:rsid w:val="00FB280F"/>
    <w:rsid w:val="00FB2BE2"/>
    <w:rsid w:val="00FB2BFC"/>
    <w:rsid w:val="00FC5324"/>
    <w:rsid w:val="00FC77F8"/>
    <w:rsid w:val="00FD171A"/>
    <w:rsid w:val="00FD37E4"/>
    <w:rsid w:val="00FD52EA"/>
    <w:rsid w:val="00FE152D"/>
    <w:rsid w:val="00FE2670"/>
    <w:rsid w:val="00FE2EA2"/>
    <w:rsid w:val="00FE72BA"/>
    <w:rsid w:val="00FF0EF5"/>
    <w:rsid w:val="00FF2608"/>
    <w:rsid w:val="00FF3419"/>
    <w:rsid w:val="0BBEB0AB"/>
    <w:rsid w:val="29622FD7"/>
    <w:rsid w:val="2BC7F9E3"/>
    <w:rsid w:val="68A26095"/>
    <w:rsid w:val="76A83493"/>
    <w:rsid w:val="76EFCCEA"/>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81F8BD11-81E1-4AD8-89FB-8FC00BA158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customStyle="1" w:styleId="02Text032TextParagraph">
    <w:name w:val="02 Text: 03.2 Text Paragraph"/>
    <w:basedOn w:val="Standard"/>
    <w:qFormat/>
    <w:rsid w:val="00933B18"/>
    <w:pPr>
      <w:spacing w:after="160" w:line="259" w:lineRule="auto"/>
    </w:pPr>
    <w:rPr>
      <w:rFonts w:asciiTheme="minorHAnsi" w:eastAsiaTheme="minorHAnsi" w:hAnsiTheme="minorHAnsi" w:cstheme="minorBidi"/>
      <w:color w:val="000000" w:themeColor="text1"/>
      <w:lang w:val="en-US" w:bidi="ar-SA"/>
    </w:rPr>
  </w:style>
  <w:style w:type="paragraph" w:customStyle="1" w:styleId="02Text033TextBulletlist">
    <w:name w:val="02 Text: 03.3 Text Bullet list"/>
    <w:basedOn w:val="Standard"/>
    <w:qFormat/>
    <w:rsid w:val="00933B18"/>
    <w:pPr>
      <w:numPr>
        <w:numId w:val="8"/>
      </w:numPr>
      <w:spacing w:after="160" w:line="259" w:lineRule="auto"/>
    </w:pPr>
    <w:rPr>
      <w:rFonts w:asciiTheme="minorHAnsi" w:eastAsiaTheme="minorHAnsi" w:hAnsiTheme="minorHAnsi" w:cstheme="minorBidi"/>
      <w:color w:val="000000" w:themeColor="text1"/>
      <w:szCs w:val="20"/>
      <w:lang w:val="de-CH" w:bidi="ar-SA"/>
    </w:rPr>
  </w:style>
  <w:style w:type="paragraph" w:styleId="berarbeitung">
    <w:name w:val="Revision"/>
    <w:hidden/>
    <w:uiPriority w:val="99"/>
    <w:semiHidden/>
    <w:rsid w:val="009455AE"/>
    <w:rPr>
      <w:rFonts w:ascii="Arial" w:hAnsi="Arial" w:cs="Arial"/>
      <w:szCs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835263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87E360BEB5EA29419DCE160FCD31B0CC" ma:contentTypeVersion="14" ma:contentTypeDescription="Ein neues Dokument erstellen." ma:contentTypeScope="" ma:versionID="48fa08bd389e270d209f5edc9dfee21c">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9aa3a8fe6a431ecbc13f5b4cdabbf9e9"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a881e725-481a-4aca-9717-81a5e1f4fa4c"/>
  </ds:schemaRefs>
</ds:datastoreItem>
</file>

<file path=customXml/itemProps3.xml><?xml version="1.0" encoding="utf-8"?>
<ds:datastoreItem xmlns:ds="http://schemas.openxmlformats.org/officeDocument/2006/customXml" ds:itemID="{784A05E9-1570-416D-990E-C602B4549072}"/>
</file>

<file path=customXml/itemProps4.xml><?xml version="1.0" encoding="utf-8"?>
<ds:datastoreItem xmlns:ds="http://schemas.openxmlformats.org/officeDocument/2006/customXml" ds:itemID="{224B223B-99DD-3843-A5DD-4F4571FFDA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5</Pages>
  <Words>969</Words>
  <Characters>6477</Characters>
  <Application>Microsoft Office Word</Application>
  <DocSecurity>0</DocSecurity>
  <Lines>53</Lines>
  <Paragraphs>14</Paragraphs>
  <ScaleCrop>false</ScaleCrop>
  <Manager/>
  <Company>Geberit</Company>
  <LinksUpToDate>false</LinksUpToDate>
  <CharactersWithSpaces>7432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Yvonne Dick</cp:lastModifiedBy>
  <cp:revision>4</cp:revision>
  <cp:lastPrinted>2021-10-20T15:43:00Z</cp:lastPrinted>
  <dcterms:created xsi:type="dcterms:W3CDTF">2021-12-21T08:57:00Z</dcterms:created>
  <dcterms:modified xsi:type="dcterms:W3CDTF">2022-01-10T12:16:00Z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anne.doerte.schmidt@geberit.com</vt:lpwstr>
  </property>
  <property fmtid="{D5CDD505-2E9C-101B-9397-08002B2CF9AE}" pid="6" name="MSIP_Label_583d9081-ff0c-403e-9495-6ce7896734ce_SetDate">
    <vt:lpwstr>2018-10-30T16:17:16.3755852Z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