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4FC4DA" w14:textId="77777777" w:rsidR="00284D4C" w:rsidRDefault="00284D4C" w:rsidP="002C1C22">
      <w:pPr>
        <w:rPr>
          <w:b/>
          <w:bCs/>
          <w:sz w:val="24"/>
          <w:szCs w:val="24"/>
        </w:rPr>
      </w:pPr>
    </w:p>
    <w:p w14:paraId="54F4984B" w14:textId="62AE0588" w:rsidR="007563BE" w:rsidRPr="007563BE" w:rsidRDefault="004E7D7A" w:rsidP="002C1C22">
      <w:pPr>
        <w:rPr>
          <w:b/>
          <w:bCs/>
          <w:sz w:val="24"/>
          <w:szCs w:val="24"/>
        </w:rPr>
      </w:pPr>
      <w:r w:rsidRPr="2A242D72">
        <w:rPr>
          <w:b/>
          <w:bCs/>
          <w:sz w:val="24"/>
          <w:szCs w:val="24"/>
        </w:rPr>
        <w:t>Mit vierfacher Ladies-Power für das Dusch-W</w:t>
      </w:r>
      <w:r w:rsidR="007563BE" w:rsidRPr="2A242D72">
        <w:rPr>
          <w:b/>
          <w:bCs/>
          <w:sz w:val="24"/>
          <w:szCs w:val="24"/>
        </w:rPr>
        <w:t>C</w:t>
      </w:r>
      <w:r>
        <w:br/>
      </w:r>
      <w:r w:rsidR="00B74032" w:rsidRPr="2A242D72">
        <w:rPr>
          <w:noProof/>
          <w:sz w:val="24"/>
          <w:szCs w:val="24"/>
        </w:rPr>
        <w:t xml:space="preserve">Vier </w:t>
      </w:r>
      <w:r w:rsidR="007563BE" w:rsidRPr="2A242D72">
        <w:rPr>
          <w:noProof/>
          <w:sz w:val="24"/>
          <w:szCs w:val="24"/>
        </w:rPr>
        <w:t>Beachvolleyball</w:t>
      </w:r>
      <w:r w:rsidR="00BD6A7F" w:rsidRPr="2A242D72">
        <w:rPr>
          <w:noProof/>
          <w:sz w:val="24"/>
          <w:szCs w:val="24"/>
        </w:rPr>
        <w:t>-Profis s</w:t>
      </w:r>
      <w:r w:rsidR="007563BE" w:rsidRPr="2A242D72">
        <w:rPr>
          <w:noProof/>
          <w:sz w:val="24"/>
          <w:szCs w:val="24"/>
        </w:rPr>
        <w:t>ind die neuen Geberit AquaClean Markenbotschafterinnen</w:t>
      </w:r>
    </w:p>
    <w:p w14:paraId="60176F04" w14:textId="49EFCA08" w:rsidR="00952530" w:rsidRPr="002C1C22" w:rsidRDefault="00952530" w:rsidP="002C1C22">
      <w:pPr>
        <w:rPr>
          <w:rStyle w:val="Hervorhebung"/>
          <w:b/>
          <w:bCs/>
          <w:sz w:val="24"/>
          <w:szCs w:val="24"/>
        </w:rPr>
      </w:pPr>
      <w:r w:rsidRPr="174132D9">
        <w:rPr>
          <w:rStyle w:val="Hervorhebung"/>
        </w:rPr>
        <w:t xml:space="preserve">Geberit Vertriebs GmbH, Pfullendorf, </w:t>
      </w:r>
      <w:r w:rsidR="38FBEBB3" w:rsidRPr="174132D9">
        <w:rPr>
          <w:rStyle w:val="Hervorhebung"/>
        </w:rPr>
        <w:t>September</w:t>
      </w:r>
      <w:r w:rsidR="059EE5EE" w:rsidRPr="174132D9">
        <w:rPr>
          <w:rStyle w:val="Hervorhebung"/>
        </w:rPr>
        <w:t xml:space="preserve"> </w:t>
      </w:r>
      <w:r w:rsidR="009B75F9" w:rsidRPr="174132D9">
        <w:rPr>
          <w:rStyle w:val="Hervorhebung"/>
        </w:rPr>
        <w:t>2021</w:t>
      </w:r>
    </w:p>
    <w:p w14:paraId="731784AB" w14:textId="586943E3" w:rsidR="00284D4C" w:rsidRDefault="00E200C9" w:rsidP="390B1877">
      <w:pPr>
        <w:spacing w:after="0"/>
      </w:pPr>
      <w:r w:rsidRPr="2A242D72">
        <w:rPr>
          <w:b/>
          <w:bCs/>
        </w:rPr>
        <w:t>Sympathisch, authentisch</w:t>
      </w:r>
      <w:r w:rsidR="00B74032" w:rsidRPr="2A242D72">
        <w:rPr>
          <w:b/>
          <w:bCs/>
        </w:rPr>
        <w:t xml:space="preserve"> und voller Elan: Das zeichnet die </w:t>
      </w:r>
      <w:r w:rsidR="001B0E76" w:rsidRPr="2A242D72">
        <w:rPr>
          <w:b/>
          <w:bCs/>
        </w:rPr>
        <w:t xml:space="preserve">erfolgreichen </w:t>
      </w:r>
      <w:r w:rsidR="00C35809" w:rsidRPr="2A242D72">
        <w:rPr>
          <w:b/>
          <w:bCs/>
        </w:rPr>
        <w:t>Beachvolleyball</w:t>
      </w:r>
      <w:r w:rsidR="00631423" w:rsidRPr="2A242D72">
        <w:rPr>
          <w:b/>
          <w:bCs/>
        </w:rPr>
        <w:t xml:space="preserve">erinnen Chantal </w:t>
      </w:r>
      <w:proofErr w:type="spellStart"/>
      <w:r w:rsidR="00631423" w:rsidRPr="2A242D72">
        <w:rPr>
          <w:b/>
          <w:bCs/>
        </w:rPr>
        <w:t>Laboureur</w:t>
      </w:r>
      <w:proofErr w:type="spellEnd"/>
      <w:r w:rsidR="741981D1" w:rsidRPr="2A242D72">
        <w:rPr>
          <w:b/>
          <w:bCs/>
        </w:rPr>
        <w:t xml:space="preserve">, </w:t>
      </w:r>
      <w:r w:rsidR="00631423" w:rsidRPr="2A242D72">
        <w:rPr>
          <w:b/>
          <w:bCs/>
        </w:rPr>
        <w:t>Sarah Schulz</w:t>
      </w:r>
      <w:r w:rsidR="57826C27" w:rsidRPr="2A242D72">
        <w:rPr>
          <w:b/>
          <w:bCs/>
        </w:rPr>
        <w:t xml:space="preserve">, Sandra </w:t>
      </w:r>
      <w:proofErr w:type="spellStart"/>
      <w:r w:rsidR="57826C27" w:rsidRPr="2A242D72">
        <w:rPr>
          <w:b/>
          <w:bCs/>
        </w:rPr>
        <w:t>Ittlinger</w:t>
      </w:r>
      <w:proofErr w:type="spellEnd"/>
      <w:r w:rsidR="57826C27" w:rsidRPr="2A242D72">
        <w:rPr>
          <w:b/>
          <w:bCs/>
        </w:rPr>
        <w:t xml:space="preserve"> und Kim Behrens </w:t>
      </w:r>
      <w:r w:rsidRPr="2A242D72">
        <w:rPr>
          <w:b/>
          <w:bCs/>
        </w:rPr>
        <w:t xml:space="preserve">aus. Nun starten die vier gemeinsam als die neuen Markenbotschafterinnen des Sanitärexperten Geberit durch. </w:t>
      </w:r>
      <w:r w:rsidR="001B0E76" w:rsidRPr="2A242D72">
        <w:rPr>
          <w:b/>
          <w:bCs/>
        </w:rPr>
        <w:t xml:space="preserve">Ziel ist es, </w:t>
      </w:r>
      <w:r w:rsidR="00830A7D" w:rsidRPr="2A242D72">
        <w:rPr>
          <w:b/>
          <w:bCs/>
        </w:rPr>
        <w:t xml:space="preserve">das </w:t>
      </w:r>
      <w:r w:rsidRPr="2A242D72">
        <w:rPr>
          <w:b/>
          <w:bCs/>
        </w:rPr>
        <w:t xml:space="preserve">Geberit </w:t>
      </w:r>
      <w:proofErr w:type="spellStart"/>
      <w:r w:rsidRPr="2A242D72">
        <w:rPr>
          <w:b/>
          <w:bCs/>
        </w:rPr>
        <w:t>AquaClean</w:t>
      </w:r>
      <w:proofErr w:type="spellEnd"/>
      <w:r w:rsidRPr="2A242D72">
        <w:rPr>
          <w:b/>
          <w:bCs/>
        </w:rPr>
        <w:t xml:space="preserve"> Dusch-WC </w:t>
      </w:r>
      <w:r w:rsidR="00284D4C" w:rsidRPr="2A242D72">
        <w:rPr>
          <w:b/>
          <w:bCs/>
        </w:rPr>
        <w:t xml:space="preserve">und dessen Vorteile </w:t>
      </w:r>
      <w:r w:rsidR="00181305" w:rsidRPr="2A242D72">
        <w:rPr>
          <w:b/>
          <w:bCs/>
        </w:rPr>
        <w:t xml:space="preserve">auf dem deutschen Markt </w:t>
      </w:r>
      <w:r w:rsidR="004F24E5" w:rsidRPr="2A242D72">
        <w:rPr>
          <w:b/>
          <w:bCs/>
        </w:rPr>
        <w:t xml:space="preserve">noch bekannter </w:t>
      </w:r>
      <w:r w:rsidR="001D4752" w:rsidRPr="2A242D72">
        <w:rPr>
          <w:b/>
          <w:bCs/>
        </w:rPr>
        <w:t xml:space="preserve">zu </w:t>
      </w:r>
      <w:r w:rsidR="00181305" w:rsidRPr="2A242D72">
        <w:rPr>
          <w:b/>
          <w:bCs/>
        </w:rPr>
        <w:t>machen</w:t>
      </w:r>
      <w:r w:rsidR="00631423" w:rsidRPr="2A242D72">
        <w:rPr>
          <w:b/>
          <w:bCs/>
        </w:rPr>
        <w:t xml:space="preserve"> und </w:t>
      </w:r>
      <w:r w:rsidR="001B0E76" w:rsidRPr="2A242D72">
        <w:rPr>
          <w:b/>
          <w:bCs/>
        </w:rPr>
        <w:t xml:space="preserve">Begeisterung </w:t>
      </w:r>
      <w:r w:rsidR="00284D4C" w:rsidRPr="2A242D72">
        <w:rPr>
          <w:b/>
          <w:bCs/>
        </w:rPr>
        <w:t xml:space="preserve">für das </w:t>
      </w:r>
      <w:r w:rsidR="00830A7D" w:rsidRPr="2A242D72">
        <w:rPr>
          <w:b/>
          <w:bCs/>
        </w:rPr>
        <w:t>Produkt</w:t>
      </w:r>
      <w:r w:rsidR="00631423" w:rsidRPr="2A242D72">
        <w:rPr>
          <w:b/>
          <w:bCs/>
        </w:rPr>
        <w:t xml:space="preserve"> zu </w:t>
      </w:r>
      <w:r w:rsidR="001B0E76" w:rsidRPr="2A242D72">
        <w:rPr>
          <w:b/>
          <w:bCs/>
        </w:rPr>
        <w:t>wecke</w:t>
      </w:r>
      <w:r w:rsidR="00FB3C5B" w:rsidRPr="2A242D72">
        <w:rPr>
          <w:b/>
          <w:bCs/>
        </w:rPr>
        <w:t>n</w:t>
      </w:r>
      <w:r w:rsidR="00852241" w:rsidRPr="2A242D72">
        <w:rPr>
          <w:b/>
          <w:bCs/>
        </w:rPr>
        <w:t xml:space="preserve">. </w:t>
      </w:r>
    </w:p>
    <w:p w14:paraId="009785CE" w14:textId="77777777" w:rsidR="00007D31" w:rsidRDefault="00007D31" w:rsidP="00D958BB">
      <w:pPr>
        <w:autoSpaceDE w:val="0"/>
        <w:autoSpaceDN w:val="0"/>
        <w:adjustRightInd w:val="0"/>
        <w:spacing w:after="0"/>
      </w:pPr>
    </w:p>
    <w:p w14:paraId="76404AC5" w14:textId="2DA99B43" w:rsidR="00D958BB" w:rsidRDefault="76D1B617" w:rsidP="2A242D72">
      <w:pPr>
        <w:autoSpaceDE w:val="0"/>
        <w:autoSpaceDN w:val="0"/>
        <w:adjustRightInd w:val="0"/>
        <w:spacing w:after="0"/>
      </w:pPr>
      <w:r>
        <w:t xml:space="preserve">Die deutschlandweite Kampagne soll </w:t>
      </w:r>
      <w:r w:rsidR="007B4058">
        <w:t xml:space="preserve">sympathische </w:t>
      </w:r>
      <w:r w:rsidR="00CF27BF">
        <w:t>Aufmerksamkeit</w:t>
      </w:r>
      <w:r>
        <w:t xml:space="preserve"> für die sanfte Reinigung mit Wasser schaffen. </w:t>
      </w:r>
      <w:r w:rsidR="6672EFF8">
        <w:t>D</w:t>
      </w:r>
      <w:r w:rsidR="0B26D723">
        <w:t xml:space="preserve">ie </w:t>
      </w:r>
      <w:r w:rsidR="6672EFF8">
        <w:t xml:space="preserve">vier </w:t>
      </w:r>
      <w:r w:rsidR="208F1BB2">
        <w:t>Profi-Spor</w:t>
      </w:r>
      <w:r w:rsidR="2EA9B315">
        <w:t>t</w:t>
      </w:r>
      <w:r w:rsidR="208F1BB2">
        <w:t xml:space="preserve">lerinnen </w:t>
      </w:r>
      <w:r w:rsidR="6672EFF8">
        <w:t xml:space="preserve">teilen nicht nur </w:t>
      </w:r>
      <w:r w:rsidR="025830BE">
        <w:t>ihre Leidenschaft</w:t>
      </w:r>
      <w:r w:rsidR="6672EFF8">
        <w:t xml:space="preserve"> für </w:t>
      </w:r>
      <w:r w:rsidR="208F1BB2">
        <w:t xml:space="preserve">Fitness und </w:t>
      </w:r>
      <w:r w:rsidR="6672EFF8">
        <w:t>Beachvolleyball</w:t>
      </w:r>
      <w:r w:rsidR="3D08B9D8">
        <w:t xml:space="preserve">: </w:t>
      </w:r>
      <w:r w:rsidR="6672EFF8">
        <w:t>Sie alle sind auch Fans</w:t>
      </w:r>
      <w:r w:rsidR="5FD5031F">
        <w:t xml:space="preserve"> von G</w:t>
      </w:r>
      <w:r w:rsidR="6672EFF8">
        <w:t xml:space="preserve">eberit </w:t>
      </w:r>
      <w:proofErr w:type="spellStart"/>
      <w:r w:rsidR="6672EFF8">
        <w:t>AquaClean</w:t>
      </w:r>
      <w:proofErr w:type="spellEnd"/>
      <w:r w:rsidR="5FD5031F" w:rsidRPr="2A242D72">
        <w:rPr>
          <w:rStyle w:val="Kommentarzeichen"/>
        </w:rPr>
        <w:t xml:space="preserve"> </w:t>
      </w:r>
      <w:r w:rsidR="5FD5031F">
        <w:t>un</w:t>
      </w:r>
      <w:r w:rsidR="6672EFF8">
        <w:t>d von dessen Vorteilen überzeugt</w:t>
      </w:r>
      <w:r w:rsidR="572928AB">
        <w:t xml:space="preserve">. </w:t>
      </w:r>
      <w:r w:rsidR="4D5E1A13">
        <w:t xml:space="preserve">So verrät </w:t>
      </w:r>
      <w:r w:rsidR="57B71DAD">
        <w:t xml:space="preserve">Sandra </w:t>
      </w:r>
      <w:proofErr w:type="spellStart"/>
      <w:r w:rsidR="57B71DAD">
        <w:t>Ittlinger</w:t>
      </w:r>
      <w:proofErr w:type="spellEnd"/>
      <w:r w:rsidR="57B71DAD">
        <w:t xml:space="preserve">, </w:t>
      </w:r>
      <w:r w:rsidR="5A9B445E" w:rsidRPr="2A242D72">
        <w:rPr>
          <w:rFonts w:eastAsia="Arial"/>
          <w:szCs w:val="20"/>
        </w:rPr>
        <w:t>die mit Teampartnerin Kim Behrens Anfang September Dritte bei den deutschen Beachvolleyball-Meisterschaften 2021 geworden ist:</w:t>
      </w:r>
      <w:r w:rsidR="7CB33BD3">
        <w:t xml:space="preserve"> „</w:t>
      </w:r>
      <w:r w:rsidR="100E7EFE">
        <w:t xml:space="preserve">Mir ging es mit dem Dusch-WC wie so vielen: Wer das Gefühl von Frische und Sauberkeit </w:t>
      </w:r>
      <w:r w:rsidR="208F1BB2">
        <w:t xml:space="preserve">nach dem Toilettengang </w:t>
      </w:r>
      <w:r w:rsidR="100E7EFE">
        <w:t>einmal verspürt hat, will es nicht mehr missen. Für mich ist es inzwischen ein</w:t>
      </w:r>
      <w:r w:rsidR="7CB33BD3">
        <w:t xml:space="preserve"> wichtiger </w:t>
      </w:r>
      <w:r w:rsidR="100E7EFE">
        <w:t>Beitrag zur</w:t>
      </w:r>
      <w:r w:rsidR="2D6D514E">
        <w:t xml:space="preserve"> täglichen Kö</w:t>
      </w:r>
      <w:r w:rsidR="6EFFD71F">
        <w:t>r</w:t>
      </w:r>
      <w:r w:rsidR="2D6D514E">
        <w:t>perhygiene</w:t>
      </w:r>
      <w:r w:rsidR="7CB33BD3">
        <w:t xml:space="preserve">.“ </w:t>
      </w:r>
      <w:r w:rsidR="57B71DAD">
        <w:t xml:space="preserve">Und </w:t>
      </w:r>
      <w:r w:rsidR="7CB33BD3">
        <w:t xml:space="preserve">die </w:t>
      </w:r>
      <w:r w:rsidR="6E6209CA">
        <w:t>drei</w:t>
      </w:r>
      <w:r w:rsidR="7CB33BD3">
        <w:t xml:space="preserve">malige </w:t>
      </w:r>
      <w:r w:rsidR="0BBF919D">
        <w:t>d</w:t>
      </w:r>
      <w:r w:rsidR="7CB33BD3">
        <w:t xml:space="preserve">eutsche Meisterin Chantal </w:t>
      </w:r>
      <w:proofErr w:type="spellStart"/>
      <w:r w:rsidR="7CB33BD3">
        <w:t>Laboureur</w:t>
      </w:r>
      <w:proofErr w:type="spellEnd"/>
      <w:r w:rsidR="572928AB">
        <w:t xml:space="preserve">, die </w:t>
      </w:r>
      <w:r w:rsidR="40AB9A58">
        <w:t xml:space="preserve">sich </w:t>
      </w:r>
      <w:r w:rsidR="572928AB">
        <w:t>gemeinsam mit Sarah Schulz</w:t>
      </w:r>
      <w:r w:rsidR="0C1377D2">
        <w:t xml:space="preserve"> </w:t>
      </w:r>
      <w:r w:rsidR="1B8F1152">
        <w:t xml:space="preserve">gerade </w:t>
      </w:r>
      <w:r w:rsidR="0C1377D2">
        <w:t xml:space="preserve">den </w:t>
      </w:r>
      <w:r w:rsidR="65086C15">
        <w:t>deutschen</w:t>
      </w:r>
      <w:r w:rsidR="0C1377D2">
        <w:t xml:space="preserve"> Beachvolleyball-Titel </w:t>
      </w:r>
      <w:r w:rsidR="41454C1C">
        <w:t xml:space="preserve">2021 </w:t>
      </w:r>
      <w:r w:rsidR="0C1377D2">
        <w:t xml:space="preserve">geholt hat, </w:t>
      </w:r>
      <w:r w:rsidR="572928AB">
        <w:t>betont</w:t>
      </w:r>
      <w:r w:rsidR="7CB33BD3">
        <w:t>: „</w:t>
      </w:r>
      <w:r w:rsidR="100E7EFE">
        <w:t>Ich lege viel Wert auf gute Körperpflege – das Dusch-WC unterstützt mich dabei</w:t>
      </w:r>
      <w:r w:rsidR="7CB33BD3">
        <w:t>.“</w:t>
      </w:r>
      <w:r w:rsidR="6672EFF8">
        <w:t xml:space="preserve"> </w:t>
      </w:r>
    </w:p>
    <w:p w14:paraId="1249DAEE" w14:textId="0E5D82D1" w:rsidR="00D958BB" w:rsidRPr="00430E41" w:rsidRDefault="00EB09C9" w:rsidP="00D958BB">
      <w:pPr>
        <w:autoSpaceDE w:val="0"/>
        <w:autoSpaceDN w:val="0"/>
        <w:adjustRightInd w:val="0"/>
        <w:spacing w:after="0"/>
        <w:rPr>
          <w:rFonts w:ascii="AppleSystemUIFont" w:hAnsi="AppleSystemUIFont" w:cs="AppleSystemUIFont"/>
          <w:sz w:val="24"/>
          <w:szCs w:val="24"/>
          <w:lang w:bidi="ar-SA"/>
        </w:rPr>
      </w:pPr>
      <w:r>
        <w:br/>
      </w:r>
      <w:r w:rsidR="41681D89" w:rsidRPr="15616CE7">
        <w:rPr>
          <w:rFonts w:eastAsia="Arial"/>
        </w:rPr>
        <w:t xml:space="preserve">Volker Röttger, Leiter Marketing Kommunikation der Geberit Vertriebs GmbH, </w:t>
      </w:r>
      <w:r w:rsidR="00B0119D" w:rsidRPr="15616CE7">
        <w:rPr>
          <w:rFonts w:eastAsia="Arial"/>
        </w:rPr>
        <w:t>freut sich</w:t>
      </w:r>
      <w:r w:rsidR="41681D89" w:rsidRPr="15616CE7">
        <w:rPr>
          <w:rFonts w:eastAsia="Arial"/>
        </w:rPr>
        <w:t xml:space="preserve"> über die Zusammenarbeit mit den vier Sportlerinnen: „Beachvolleyball und das </w:t>
      </w:r>
      <w:proofErr w:type="spellStart"/>
      <w:r w:rsidR="41681D89" w:rsidRPr="15616CE7">
        <w:rPr>
          <w:rFonts w:eastAsia="Arial"/>
        </w:rPr>
        <w:t>AquaClean</w:t>
      </w:r>
      <w:proofErr w:type="spellEnd"/>
      <w:r w:rsidR="41681D89" w:rsidRPr="15616CE7">
        <w:rPr>
          <w:rFonts w:eastAsia="Arial"/>
        </w:rPr>
        <w:t xml:space="preserve"> Dusch-WC – das passt! </w:t>
      </w:r>
      <w:r w:rsidR="173036F4" w:rsidRPr="15616CE7">
        <w:rPr>
          <w:rFonts w:eastAsia="Arial"/>
        </w:rPr>
        <w:t>K</w:t>
      </w:r>
      <w:r w:rsidR="41681D89" w:rsidRPr="15616CE7">
        <w:rPr>
          <w:rFonts w:eastAsia="Arial"/>
        </w:rPr>
        <w:t>örperliches Wohlbefinden</w:t>
      </w:r>
      <w:r w:rsidR="2AED2F08" w:rsidRPr="15616CE7">
        <w:rPr>
          <w:rFonts w:eastAsia="Arial"/>
        </w:rPr>
        <w:t xml:space="preserve">, </w:t>
      </w:r>
      <w:r w:rsidR="590C298D" w:rsidRPr="15616CE7">
        <w:rPr>
          <w:rFonts w:eastAsia="Arial"/>
        </w:rPr>
        <w:t>Fitness</w:t>
      </w:r>
      <w:r w:rsidR="41681D89" w:rsidRPr="15616CE7">
        <w:rPr>
          <w:rFonts w:eastAsia="Arial"/>
        </w:rPr>
        <w:t xml:space="preserve"> und Selbstbewusstsein </w:t>
      </w:r>
      <w:r w:rsidR="005C0F9D" w:rsidRPr="15616CE7">
        <w:rPr>
          <w:rFonts w:eastAsia="Arial"/>
        </w:rPr>
        <w:t>spielen eine</w:t>
      </w:r>
      <w:r w:rsidR="00C33A94" w:rsidRPr="15616CE7">
        <w:rPr>
          <w:rFonts w:eastAsia="Arial"/>
        </w:rPr>
        <w:t xml:space="preserve"> </w:t>
      </w:r>
      <w:r w:rsidR="00354F9A" w:rsidRPr="15616CE7">
        <w:rPr>
          <w:rFonts w:eastAsia="Arial"/>
        </w:rPr>
        <w:t xml:space="preserve">entscheidende </w:t>
      </w:r>
      <w:r w:rsidR="005C0F9D" w:rsidRPr="15616CE7">
        <w:rPr>
          <w:rFonts w:eastAsia="Arial"/>
        </w:rPr>
        <w:t>Rolle</w:t>
      </w:r>
      <w:r w:rsidR="00354F9A" w:rsidRPr="15616CE7">
        <w:rPr>
          <w:rFonts w:eastAsia="Arial"/>
        </w:rPr>
        <w:t xml:space="preserve"> beim Beachvolleyball</w:t>
      </w:r>
      <w:r w:rsidR="00F26C82" w:rsidRPr="15616CE7">
        <w:rPr>
          <w:rFonts w:eastAsia="Arial"/>
        </w:rPr>
        <w:t>. E</w:t>
      </w:r>
      <w:r w:rsidR="005C0F9D" w:rsidRPr="15616CE7">
        <w:rPr>
          <w:rFonts w:eastAsia="Arial"/>
        </w:rPr>
        <w:t xml:space="preserve">in Geberit </w:t>
      </w:r>
      <w:proofErr w:type="spellStart"/>
      <w:r w:rsidR="005C0F9D" w:rsidRPr="15616CE7">
        <w:rPr>
          <w:rFonts w:eastAsia="Arial"/>
        </w:rPr>
        <w:t>AquaClean</w:t>
      </w:r>
      <w:proofErr w:type="spellEnd"/>
      <w:r w:rsidR="005C0F9D" w:rsidRPr="15616CE7">
        <w:rPr>
          <w:rFonts w:eastAsia="Arial"/>
        </w:rPr>
        <w:t xml:space="preserve"> Dusch-WC </w:t>
      </w:r>
      <w:r w:rsidR="00394318" w:rsidRPr="15616CE7">
        <w:rPr>
          <w:rFonts w:eastAsia="Arial"/>
        </w:rPr>
        <w:t>le</w:t>
      </w:r>
      <w:r w:rsidR="00394318">
        <w:t xml:space="preserve">istet einen wichtigen Beitrag für eben </w:t>
      </w:r>
      <w:r w:rsidR="00AB5E40">
        <w:t>diese positiven Eigenschaften</w:t>
      </w:r>
      <w:r w:rsidR="41681D89">
        <w:t>. Mit ihrer Ausstrahlung und Power bringen unsere neuen Markenbotschafterinnen die besten Voraussetzungen mit, um authentisch und sympathisch für unser Produkt zu werben.“</w:t>
      </w:r>
    </w:p>
    <w:p w14:paraId="3C2F60F9" w14:textId="3C21356D" w:rsidR="009166FA" w:rsidRDefault="00EB09C9" w:rsidP="009166FA">
      <w:pPr>
        <w:spacing w:after="0"/>
      </w:pPr>
      <w:r>
        <w:br/>
      </w:r>
      <w:r w:rsidR="00AB0AB3">
        <w:t>Was</w:t>
      </w:r>
      <w:r w:rsidR="00007D31">
        <w:t xml:space="preserve"> die e</w:t>
      </w:r>
      <w:r w:rsidR="00D958BB">
        <w:t xml:space="preserve">inzelnen </w:t>
      </w:r>
      <w:proofErr w:type="spellStart"/>
      <w:r w:rsidR="00123D0E">
        <w:t>Testimonial</w:t>
      </w:r>
      <w:r w:rsidR="00AB0AB3">
        <w:t>s</w:t>
      </w:r>
      <w:proofErr w:type="spellEnd"/>
      <w:r w:rsidR="00123D0E">
        <w:t xml:space="preserve"> </w:t>
      </w:r>
      <w:r w:rsidR="00D958BB">
        <w:t>konkret am Dusch</w:t>
      </w:r>
      <w:r w:rsidR="00007D31">
        <w:t>-</w:t>
      </w:r>
      <w:r w:rsidR="00D958BB">
        <w:t xml:space="preserve">WC </w:t>
      </w:r>
      <w:r w:rsidR="00007D31">
        <w:t>schätzen</w:t>
      </w:r>
      <w:r w:rsidR="00AB0AB3">
        <w:t>, verraten sie in der Kampagne</w:t>
      </w:r>
      <w:r w:rsidR="00E200C9">
        <w:t xml:space="preserve">, deren Schwerpunkt auf </w:t>
      </w:r>
      <w:proofErr w:type="spellStart"/>
      <w:r w:rsidR="00E200C9">
        <w:t>Social</w:t>
      </w:r>
      <w:proofErr w:type="spellEnd"/>
      <w:r w:rsidR="00E200C9">
        <w:t xml:space="preserve"> Media, Online und Print lieg</w:t>
      </w:r>
      <w:r w:rsidR="007C4DE9">
        <w:t>t</w:t>
      </w:r>
      <w:r w:rsidR="00E200C9">
        <w:t xml:space="preserve">. </w:t>
      </w:r>
      <w:r w:rsidR="00AB0AB3">
        <w:t xml:space="preserve">Es sind Bedürfnisse wie </w:t>
      </w:r>
      <w:r w:rsidR="00F41EC1">
        <w:t xml:space="preserve">Hygiene (Sandra </w:t>
      </w:r>
      <w:proofErr w:type="spellStart"/>
      <w:r w:rsidR="00F41EC1">
        <w:t>Ittlinger</w:t>
      </w:r>
      <w:proofErr w:type="spellEnd"/>
      <w:r w:rsidR="00F41EC1">
        <w:t>), Produktqualität (Kim Behrens), Achtsamkeit (Chan</w:t>
      </w:r>
      <w:r w:rsidR="00BD6A7F">
        <w:t>ta</w:t>
      </w:r>
      <w:r w:rsidR="00F41EC1">
        <w:t xml:space="preserve">l </w:t>
      </w:r>
      <w:proofErr w:type="spellStart"/>
      <w:r w:rsidR="00F41EC1">
        <w:t>Laboureur</w:t>
      </w:r>
      <w:proofErr w:type="spellEnd"/>
      <w:r w:rsidR="00F41EC1">
        <w:t>) oder natürliche Körperpflege (Sarah Schulz)</w:t>
      </w:r>
      <w:r w:rsidR="00AB0AB3">
        <w:t xml:space="preserve">, auf welche die Sportlerinnen besonderen Wert legen und die das </w:t>
      </w:r>
      <w:proofErr w:type="spellStart"/>
      <w:r w:rsidR="76863C7D">
        <w:t>AquaClean</w:t>
      </w:r>
      <w:proofErr w:type="spellEnd"/>
      <w:r w:rsidR="76863C7D">
        <w:t xml:space="preserve"> </w:t>
      </w:r>
      <w:r w:rsidR="00AB0AB3">
        <w:t>Dusch-WC für sie optimal erfüllt</w:t>
      </w:r>
      <w:r w:rsidR="00F41EC1">
        <w:t xml:space="preserve">. </w:t>
      </w:r>
    </w:p>
    <w:p w14:paraId="7ACCF6D3" w14:textId="77777777" w:rsidR="009166FA" w:rsidRDefault="009166FA" w:rsidP="009166FA">
      <w:pPr>
        <w:spacing w:after="0"/>
      </w:pPr>
    </w:p>
    <w:p w14:paraId="40C9C745" w14:textId="5BB0CF10" w:rsidR="001A4CA1" w:rsidRDefault="001A4CA1" w:rsidP="001A4CA1">
      <w:pPr>
        <w:autoSpaceDE w:val="0"/>
        <w:autoSpaceDN w:val="0"/>
        <w:adjustRightInd w:val="0"/>
        <w:spacing w:after="0"/>
      </w:pPr>
      <w:r>
        <w:t xml:space="preserve">Die </w:t>
      </w:r>
      <w:proofErr w:type="spellStart"/>
      <w:r>
        <w:t>AquaClean</w:t>
      </w:r>
      <w:proofErr w:type="spellEnd"/>
      <w:r>
        <w:t xml:space="preserve"> Dusch-WC-Modelle des </w:t>
      </w:r>
      <w:r w:rsidRPr="5C023B22">
        <w:rPr>
          <w:color w:val="000000" w:themeColor="text1"/>
        </w:rPr>
        <w:t xml:space="preserve">europäischen Marktführers für Sanitärprodukte Geberit reinigen den Po nach dem Toilettengang mit einem sanften, körperwarmen Wasserstrahl. Die Nachfrage </w:t>
      </w:r>
      <w:r w:rsidR="00E200C9" w:rsidRPr="5C023B22">
        <w:rPr>
          <w:color w:val="000000" w:themeColor="text1"/>
        </w:rPr>
        <w:t xml:space="preserve">danach </w:t>
      </w:r>
      <w:r>
        <w:t xml:space="preserve">wächst stetig </w:t>
      </w:r>
      <w:r w:rsidR="00E200C9" w:rsidRPr="5C023B22">
        <w:rPr>
          <w:color w:val="000000" w:themeColor="text1"/>
        </w:rPr>
        <w:t xml:space="preserve">in </w:t>
      </w:r>
      <w:r w:rsidR="00E200C9">
        <w:t>Deutschland. M</w:t>
      </w:r>
      <w:r>
        <w:t>it der Begeisterung</w:t>
      </w:r>
      <w:r w:rsidR="009166FA">
        <w:t xml:space="preserve">sfähigkeit der </w:t>
      </w:r>
      <w:r>
        <w:t xml:space="preserve">neuen </w:t>
      </w:r>
      <w:r w:rsidR="00787017">
        <w:t xml:space="preserve">Geberit </w:t>
      </w:r>
      <w:proofErr w:type="spellStart"/>
      <w:r>
        <w:t>AquaClean</w:t>
      </w:r>
      <w:proofErr w:type="spellEnd"/>
      <w:r w:rsidR="00787017">
        <w:t xml:space="preserve"> </w:t>
      </w:r>
      <w:r>
        <w:t xml:space="preserve">Markenbotschafterinnen soll dieser Trend noch verstärkt werden. </w:t>
      </w:r>
    </w:p>
    <w:p w14:paraId="72F584A3" w14:textId="4BC2355F" w:rsidR="001A4CA1" w:rsidRDefault="001A4CA1" w:rsidP="001A4CA1">
      <w:pPr>
        <w:autoSpaceDE w:val="0"/>
        <w:autoSpaceDN w:val="0"/>
        <w:adjustRightInd w:val="0"/>
        <w:spacing w:after="0"/>
      </w:pPr>
    </w:p>
    <w:p w14:paraId="64728B61" w14:textId="146A38B8" w:rsidR="001A4CA1" w:rsidRPr="00D23FED" w:rsidRDefault="12DF6BDE" w:rsidP="2A242D72">
      <w:pPr>
        <w:autoSpaceDE w:val="0"/>
        <w:autoSpaceDN w:val="0"/>
        <w:adjustRightInd w:val="0"/>
        <w:spacing w:after="0"/>
      </w:pPr>
      <w:r>
        <w:t>Mehr Info</w:t>
      </w:r>
      <w:r w:rsidR="163C46EF">
        <w:t>s</w:t>
      </w:r>
      <w:r>
        <w:t xml:space="preserve"> zur Kampagne und den Markenbotschafterinnen gibt es unter</w:t>
      </w:r>
      <w:r w:rsidR="4A527002">
        <w:t xml:space="preserve"> </w:t>
      </w:r>
      <w:hyperlink r:id="rId11">
        <w:r w:rsidR="19856A54" w:rsidRPr="2A242D72">
          <w:rPr>
            <w:rStyle w:val="Hyperlink"/>
          </w:rPr>
          <w:t>www.geberit-aquaclean.de/champions</w:t>
        </w:r>
      </w:hyperlink>
      <w:r w:rsidR="19856A54">
        <w:t xml:space="preserve">. </w:t>
      </w:r>
    </w:p>
    <w:p w14:paraId="6FC22EFC" w14:textId="51D73F3C" w:rsidR="001E27CE" w:rsidRDefault="001E27CE" w:rsidP="00F41EC1">
      <w:pPr>
        <w:autoSpaceDE w:val="0"/>
        <w:autoSpaceDN w:val="0"/>
        <w:adjustRightInd w:val="0"/>
        <w:spacing w:after="0" w:line="240" w:lineRule="auto"/>
        <w:rPr>
          <w:rFonts w:ascii="AppleSystemUIFont" w:hAnsi="AppleSystemUIFont" w:cs="AppleSystemUIFont"/>
          <w:sz w:val="24"/>
          <w:szCs w:val="24"/>
          <w:lang w:bidi="ar-SA"/>
        </w:rPr>
      </w:pPr>
    </w:p>
    <w:p w14:paraId="1E538F5C" w14:textId="49A2F1AE" w:rsidR="00F41EC1" w:rsidRPr="00F41EC1" w:rsidRDefault="00F41EC1" w:rsidP="00F41EC1">
      <w:pPr>
        <w:autoSpaceDE w:val="0"/>
        <w:autoSpaceDN w:val="0"/>
        <w:adjustRightInd w:val="0"/>
        <w:spacing w:after="0" w:line="240" w:lineRule="auto"/>
        <w:rPr>
          <w:rFonts w:ascii="AppleSystemUIFont" w:hAnsi="AppleSystemUIFont" w:cs="AppleSystemUIFont"/>
          <w:sz w:val="24"/>
          <w:szCs w:val="24"/>
          <w:lang w:bidi="ar-SA"/>
        </w:rPr>
      </w:pPr>
    </w:p>
    <w:p w14:paraId="6A43B63A" w14:textId="189C440E" w:rsidR="00BA4F84" w:rsidRPr="006D3BAC" w:rsidRDefault="005D4971" w:rsidP="00047CDF">
      <w:pPr>
        <w:rPr>
          <w:b/>
        </w:rPr>
      </w:pPr>
      <w:r w:rsidRPr="006D3BAC">
        <w:rPr>
          <w:b/>
        </w:rPr>
        <w:t>Bildmaterial</w:t>
      </w: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6"/>
        <w:gridCol w:w="5190"/>
      </w:tblGrid>
      <w:tr w:rsidR="007C4DE9" w14:paraId="30D18225" w14:textId="77777777" w:rsidTr="421E8C37">
        <w:trPr>
          <w:trHeight w:val="2815"/>
        </w:trPr>
        <w:tc>
          <w:tcPr>
            <w:tcW w:w="4056" w:type="dxa"/>
          </w:tcPr>
          <w:p w14:paraId="1E1B26D3" w14:textId="448C1F84" w:rsidR="622CF7F3" w:rsidRDefault="001E013C" w:rsidP="00D23FED">
            <w:pPr>
              <w:rPr>
                <w:b/>
                <w:bCs/>
                <w:i/>
                <w:iCs/>
                <w:color w:val="000000" w:themeColor="text1"/>
                <w:lang w:eastAsia="de-DE"/>
              </w:rPr>
            </w:pPr>
            <w:r>
              <w:rPr>
                <w:b/>
                <w:bCs/>
                <w:i/>
                <w:iCs/>
                <w:noProof/>
                <w:color w:val="000000" w:themeColor="text1"/>
                <w:shd w:val="clear" w:color="auto" w:fill="E6E6E6"/>
                <w:lang w:eastAsia="de-DE"/>
              </w:rPr>
              <w:drawing>
                <wp:anchor distT="0" distB="0" distL="114300" distR="114300" simplePos="0" relativeHeight="251659265" behindDoc="0" locked="0" layoutInCell="1" allowOverlap="1" wp14:anchorId="02F249C6" wp14:editId="7CCE9D47">
                  <wp:simplePos x="0" y="0"/>
                  <wp:positionH relativeFrom="column">
                    <wp:posOffset>-65405</wp:posOffset>
                  </wp:positionH>
                  <wp:positionV relativeFrom="paragraph">
                    <wp:posOffset>20320</wp:posOffset>
                  </wp:positionV>
                  <wp:extent cx="2376170" cy="1597660"/>
                  <wp:effectExtent l="0" t="0" r="0" b="254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2" cstate="print">
                            <a:extLst>
                              <a:ext uri="{28A0092B-C50C-407E-A947-70E740481C1C}">
                                <a14:useLocalDpi xmlns:a14="http://schemas.microsoft.com/office/drawing/2010/main"/>
                              </a:ext>
                            </a:extLst>
                          </a:blip>
                          <a:stretch>
                            <a:fillRect/>
                          </a:stretch>
                        </pic:blipFill>
                        <pic:spPr>
                          <a:xfrm>
                            <a:off x="0" y="0"/>
                            <a:ext cx="2376170" cy="1597660"/>
                          </a:xfrm>
                          <a:prstGeom prst="rect">
                            <a:avLst/>
                          </a:prstGeom>
                        </pic:spPr>
                      </pic:pic>
                    </a:graphicData>
                  </a:graphic>
                  <wp14:sizeRelH relativeFrom="page">
                    <wp14:pctWidth>0</wp14:pctWidth>
                  </wp14:sizeRelH>
                  <wp14:sizeRelV relativeFrom="page">
                    <wp14:pctHeight>0</wp14:pctHeight>
                  </wp14:sizeRelV>
                </wp:anchor>
              </w:drawing>
            </w:r>
          </w:p>
        </w:tc>
        <w:tc>
          <w:tcPr>
            <w:tcW w:w="5190" w:type="dxa"/>
          </w:tcPr>
          <w:p w14:paraId="31E56B47" w14:textId="6422629C" w:rsidR="001E013C" w:rsidRDefault="43A059C4" w:rsidP="00D23FED">
            <w:pPr>
              <w:pStyle w:val="Boilerpatebold"/>
              <w:spacing w:line="320" w:lineRule="exact"/>
            </w:pPr>
            <w:r w:rsidRPr="5C023B22">
              <w:rPr>
                <w:b/>
                <w:color w:val="000000" w:themeColor="text1"/>
              </w:rPr>
              <w:t>[</w:t>
            </w:r>
            <w:r w:rsidRPr="5C023B22">
              <w:rPr>
                <w:rFonts w:eastAsia="MS Mincho"/>
                <w:b/>
                <w:lang w:eastAsia="ja-JP"/>
              </w:rPr>
              <w:t>Geberit_</w:t>
            </w:r>
            <w:r w:rsidR="00D958BB" w:rsidRPr="5C023B22">
              <w:rPr>
                <w:rFonts w:eastAsia="MS Mincho"/>
                <w:b/>
                <w:lang w:eastAsia="ja-JP"/>
              </w:rPr>
              <w:t xml:space="preserve"> Markenbotschafterinnen </w:t>
            </w:r>
            <w:r w:rsidRPr="5C023B22">
              <w:rPr>
                <w:rFonts w:eastAsia="MS Mincho"/>
                <w:b/>
                <w:lang w:eastAsia="ja-JP"/>
              </w:rPr>
              <w:t>_</w:t>
            </w:r>
            <w:r w:rsidR="7365419A" w:rsidRPr="5C023B22">
              <w:rPr>
                <w:rFonts w:eastAsia="MS Mincho"/>
                <w:b/>
                <w:lang w:eastAsia="ja-JP"/>
              </w:rPr>
              <w:t>1</w:t>
            </w:r>
            <w:r w:rsidRPr="5C023B22">
              <w:rPr>
                <w:rFonts w:eastAsia="MS Mincho"/>
                <w:b/>
                <w:lang w:eastAsia="ja-JP"/>
              </w:rPr>
              <w:t>.jpg</w:t>
            </w:r>
            <w:r w:rsidRPr="5C023B22">
              <w:rPr>
                <w:b/>
                <w:color w:val="000000" w:themeColor="text1"/>
              </w:rPr>
              <w:t>]</w:t>
            </w:r>
            <w:r>
              <w:t xml:space="preserve"> </w:t>
            </w:r>
            <w:r w:rsidR="28547188">
              <w:br/>
            </w:r>
            <w:r w:rsidR="13B20E29">
              <w:t xml:space="preserve">Volker Röttger, Leiter Marketing Kommunikation der Geberit Vertriebs GmbH, beim Kampagnenshooting mit Kim Behrens und Sandra </w:t>
            </w:r>
            <w:proofErr w:type="spellStart"/>
            <w:r w:rsidR="13B20E29">
              <w:t>Ittlinger</w:t>
            </w:r>
            <w:proofErr w:type="spellEnd"/>
            <w:r w:rsidR="13B20E29">
              <w:t xml:space="preserve"> (v.l.n.r.). </w:t>
            </w:r>
            <w:r w:rsidR="00D23FED">
              <w:br/>
            </w:r>
            <w:r w:rsidR="00883185">
              <w:t>Foto: Geberit</w:t>
            </w:r>
          </w:p>
        </w:tc>
      </w:tr>
      <w:tr w:rsidR="007C4DE9" w:rsidRPr="006D3BAC" w14:paraId="0ADBDF15" w14:textId="77777777" w:rsidTr="421E8C37">
        <w:trPr>
          <w:trHeight w:val="2815"/>
        </w:trPr>
        <w:tc>
          <w:tcPr>
            <w:tcW w:w="4056" w:type="dxa"/>
          </w:tcPr>
          <w:p w14:paraId="563B89BA" w14:textId="3DEB7C71" w:rsidR="008C1DBD" w:rsidRPr="00883185" w:rsidRDefault="007C4DE9" w:rsidP="00D23FED">
            <w:pPr>
              <w:spacing w:after="0"/>
              <w:rPr>
                <w:lang w:val="en-US"/>
              </w:rPr>
            </w:pPr>
            <w:r>
              <w:rPr>
                <w:rFonts w:ascii="Calibri" w:hAnsi="Calibri" w:cs="Calibri"/>
                <w:noProof/>
                <w:color w:val="000000"/>
                <w:sz w:val="22"/>
                <w:lang w:val="en-US" w:eastAsia="de-DE"/>
              </w:rPr>
              <w:drawing>
                <wp:anchor distT="0" distB="0" distL="114300" distR="114300" simplePos="0" relativeHeight="251663361" behindDoc="0" locked="0" layoutInCell="1" allowOverlap="1" wp14:anchorId="4665B146" wp14:editId="7458BC84">
                  <wp:simplePos x="0" y="0"/>
                  <wp:positionH relativeFrom="column">
                    <wp:posOffset>-65405</wp:posOffset>
                  </wp:positionH>
                  <wp:positionV relativeFrom="paragraph">
                    <wp:posOffset>3175</wp:posOffset>
                  </wp:positionV>
                  <wp:extent cx="2435225" cy="3566795"/>
                  <wp:effectExtent l="0" t="0" r="3175" b="1905"/>
                  <wp:wrapTopAndBottom/>
                  <wp:docPr id="6" name="Grafik 6" descr="Ein Bild, das Text, Frau, schlagend, 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Frau, schlagend, Sport enthält.&#10;&#10;Automatisch generierte Beschreibung"/>
                          <pic:cNvPicPr/>
                        </pic:nvPicPr>
                        <pic:blipFill>
                          <a:blip r:embed="rId13" cstate="print">
                            <a:extLst>
                              <a:ext uri="{28A0092B-C50C-407E-A947-70E740481C1C}">
                                <a14:useLocalDpi xmlns:a14="http://schemas.microsoft.com/office/drawing/2010/main"/>
                              </a:ext>
                            </a:extLst>
                          </a:blip>
                          <a:stretch>
                            <a:fillRect/>
                          </a:stretch>
                        </pic:blipFill>
                        <pic:spPr>
                          <a:xfrm>
                            <a:off x="0" y="0"/>
                            <a:ext cx="2435225" cy="3566795"/>
                          </a:xfrm>
                          <a:prstGeom prst="rect">
                            <a:avLst/>
                          </a:prstGeom>
                        </pic:spPr>
                      </pic:pic>
                    </a:graphicData>
                  </a:graphic>
                  <wp14:sizeRelH relativeFrom="page">
                    <wp14:pctWidth>0</wp14:pctWidth>
                  </wp14:sizeRelH>
                  <wp14:sizeRelV relativeFrom="page">
                    <wp14:pctHeight>0</wp14:pctHeight>
                  </wp14:sizeRelV>
                </wp:anchor>
              </w:drawing>
            </w:r>
            <w:r w:rsidR="00883185" w:rsidRPr="00D23FED">
              <w:rPr>
                <w:lang w:val="en-US"/>
              </w:rPr>
              <w:br/>
            </w:r>
          </w:p>
          <w:p w14:paraId="451F94E3" w14:textId="75503233" w:rsidR="008C1DBD" w:rsidRPr="00883185" w:rsidRDefault="008C1DBD" w:rsidP="00D23FED">
            <w:pPr>
              <w:spacing w:after="0"/>
              <w:rPr>
                <w:rFonts w:ascii="Calibri" w:hAnsi="Calibri" w:cs="Calibri"/>
                <w:color w:val="000000"/>
                <w:sz w:val="22"/>
                <w:lang w:val="en-US" w:eastAsia="de-DE"/>
              </w:rPr>
            </w:pPr>
            <w:r w:rsidRPr="00883185">
              <w:rPr>
                <w:i/>
                <w:iCs/>
                <w:color w:val="000000"/>
                <w:szCs w:val="20"/>
                <w:lang w:val="en-US" w:eastAsia="de-DE"/>
              </w:rPr>
              <w:t> </w:t>
            </w:r>
          </w:p>
          <w:p w14:paraId="7206A43E" w14:textId="3AB298CB" w:rsidR="008C1DBD" w:rsidRDefault="008C1DBD" w:rsidP="00D23FED">
            <w:pPr>
              <w:rPr>
                <w:b/>
                <w:bCs/>
                <w:i/>
                <w:iCs/>
                <w:color w:val="000000"/>
                <w:szCs w:val="20"/>
                <w:lang w:eastAsia="de-DE"/>
              </w:rPr>
            </w:pPr>
            <w:r>
              <w:t xml:space="preserve"> </w:t>
            </w:r>
          </w:p>
        </w:tc>
        <w:tc>
          <w:tcPr>
            <w:tcW w:w="5190" w:type="dxa"/>
          </w:tcPr>
          <w:p w14:paraId="5903241E" w14:textId="77777777" w:rsidR="008C1DBD" w:rsidRPr="006D3BAC" w:rsidRDefault="008C1DBD" w:rsidP="00D23FED">
            <w:pPr>
              <w:pStyle w:val="Boilerpatebold"/>
              <w:spacing w:line="320" w:lineRule="exact"/>
              <w:rPr>
                <w:rStyle w:val="Fett"/>
              </w:rPr>
            </w:pPr>
          </w:p>
          <w:p w14:paraId="5C52321E" w14:textId="419034A4" w:rsidR="00D23FED" w:rsidRPr="00883185" w:rsidRDefault="008C1DBD" w:rsidP="00D23FED">
            <w:pPr>
              <w:pStyle w:val="Boilerpatebold"/>
              <w:spacing w:line="320" w:lineRule="exact"/>
            </w:pPr>
            <w:r w:rsidRPr="00906418">
              <w:rPr>
                <w:rStyle w:val="Fett"/>
                <w:b/>
                <w:sz w:val="20"/>
              </w:rPr>
              <w:t>[Geberit_</w:t>
            </w:r>
            <w:r w:rsidR="00D958BB">
              <w:rPr>
                <w:rFonts w:eastAsia="MS Mincho"/>
              </w:rPr>
              <w:t xml:space="preserve"> </w:t>
            </w:r>
            <w:r w:rsidR="00D958BB" w:rsidRPr="00D23FED">
              <w:rPr>
                <w:rFonts w:eastAsia="MS Mincho"/>
                <w:b/>
                <w:bCs w:val="0"/>
              </w:rPr>
              <w:t>Markenbotschafterinnen</w:t>
            </w:r>
            <w:r w:rsidR="00D958BB" w:rsidRPr="00D23FED">
              <w:rPr>
                <w:rStyle w:val="Fett"/>
                <w:b/>
                <w:bCs w:val="0"/>
                <w:sz w:val="20"/>
              </w:rPr>
              <w:t xml:space="preserve"> </w:t>
            </w:r>
            <w:r w:rsidRPr="00D23FED">
              <w:rPr>
                <w:rStyle w:val="Fett"/>
                <w:b/>
                <w:bCs w:val="0"/>
                <w:sz w:val="20"/>
              </w:rPr>
              <w:t>_</w:t>
            </w:r>
            <w:r w:rsidR="00883185">
              <w:rPr>
                <w:rStyle w:val="Fett"/>
                <w:b/>
                <w:sz w:val="20"/>
              </w:rPr>
              <w:t>2</w:t>
            </w:r>
            <w:r w:rsidRPr="00906418">
              <w:rPr>
                <w:rStyle w:val="Fett"/>
                <w:b/>
                <w:sz w:val="20"/>
              </w:rPr>
              <w:t>.jpg]</w:t>
            </w:r>
          </w:p>
          <w:p w14:paraId="064E2334" w14:textId="2523A94B" w:rsidR="00883185" w:rsidRPr="00883185" w:rsidRDefault="13B20E29" w:rsidP="00D23FED">
            <w:pPr>
              <w:pStyle w:val="Boilerpatebold"/>
              <w:spacing w:line="320" w:lineRule="exact"/>
              <w:rPr>
                <w:color w:val="000000"/>
              </w:rPr>
            </w:pPr>
            <w:r>
              <w:t xml:space="preserve">Die neuen Geberit </w:t>
            </w:r>
            <w:proofErr w:type="spellStart"/>
            <w:r>
              <w:t>AquaClean</w:t>
            </w:r>
            <w:proofErr w:type="spellEnd"/>
            <w:r>
              <w:t xml:space="preserve"> Markenbotschafterinnen Chantal </w:t>
            </w:r>
            <w:proofErr w:type="spellStart"/>
            <w:r>
              <w:t>Laboureur</w:t>
            </w:r>
            <w:proofErr w:type="spellEnd"/>
            <w:r w:rsidR="007C4DE9">
              <w:t xml:space="preserve"> (li. oben), Kim Behrens</w:t>
            </w:r>
            <w:r w:rsidR="00184717">
              <w:t xml:space="preserve"> (</w:t>
            </w:r>
            <w:proofErr w:type="spellStart"/>
            <w:r w:rsidR="00184717">
              <w:t>re</w:t>
            </w:r>
            <w:proofErr w:type="spellEnd"/>
            <w:r w:rsidR="00184717">
              <w:t>. oben)</w:t>
            </w:r>
            <w:r w:rsidR="007C4DE9">
              <w:t xml:space="preserve">, Sandra </w:t>
            </w:r>
            <w:proofErr w:type="spellStart"/>
            <w:r w:rsidR="007C4DE9">
              <w:t>Ittlinger</w:t>
            </w:r>
            <w:proofErr w:type="spellEnd"/>
            <w:r w:rsidR="007C4DE9">
              <w:t xml:space="preserve"> </w:t>
            </w:r>
            <w:r w:rsidR="00184717">
              <w:t xml:space="preserve">(li. unten) </w:t>
            </w:r>
            <w:r w:rsidR="007C4DE9">
              <w:t xml:space="preserve">und </w:t>
            </w:r>
            <w:r>
              <w:t>Sarah Schulz (</w:t>
            </w:r>
            <w:proofErr w:type="spellStart"/>
            <w:r w:rsidR="007C4DE9">
              <w:t>re</w:t>
            </w:r>
            <w:proofErr w:type="spellEnd"/>
            <w:r w:rsidR="007C4DE9">
              <w:t>. unten</w:t>
            </w:r>
            <w:r>
              <w:t>)</w:t>
            </w:r>
            <w:r w:rsidR="007C4DE9">
              <w:t xml:space="preserve"> verraten in der Kampagne, was sie jeweils am Dusch-WC schätzen. </w:t>
            </w:r>
            <w:r w:rsidR="007C4DE9">
              <w:br/>
            </w:r>
            <w:r>
              <w:t>Foto: Geberit</w:t>
            </w:r>
          </w:p>
          <w:p w14:paraId="7EA94074" w14:textId="77777777" w:rsidR="00883185" w:rsidRPr="00883185" w:rsidRDefault="00883185" w:rsidP="00D23FED">
            <w:pPr>
              <w:widowControl w:val="0"/>
              <w:autoSpaceDE w:val="0"/>
              <w:autoSpaceDN w:val="0"/>
              <w:adjustRightInd w:val="0"/>
              <w:rPr>
                <w:color w:val="000000" w:themeColor="text1"/>
                <w:szCs w:val="20"/>
              </w:rPr>
            </w:pPr>
          </w:p>
          <w:p w14:paraId="396697F3" w14:textId="77777777" w:rsidR="008C1DBD" w:rsidRPr="00177448" w:rsidRDefault="008C1DBD" w:rsidP="00D23FED">
            <w:pPr>
              <w:spacing w:after="0"/>
              <w:rPr>
                <w:rFonts w:ascii="Calibri" w:hAnsi="Calibri" w:cs="Calibri"/>
                <w:color w:val="000000"/>
                <w:sz w:val="22"/>
                <w:lang w:eastAsia="de-DE"/>
              </w:rPr>
            </w:pPr>
            <w:r w:rsidRPr="002C1C22">
              <w:rPr>
                <w:i/>
                <w:iCs/>
                <w:color w:val="000000"/>
                <w:szCs w:val="20"/>
                <w:lang w:eastAsia="de-DE"/>
              </w:rPr>
              <w:t> </w:t>
            </w:r>
          </w:p>
          <w:p w14:paraId="03D7DA3C" w14:textId="77777777" w:rsidR="008C1DBD" w:rsidRPr="00906418" w:rsidRDefault="008C1DBD" w:rsidP="00D23FED">
            <w:pPr>
              <w:pStyle w:val="Boilerpatebold"/>
              <w:spacing w:line="320" w:lineRule="exact"/>
            </w:pPr>
          </w:p>
        </w:tc>
      </w:tr>
      <w:tr w:rsidR="007C4DE9" w:rsidRPr="00405F55" w14:paraId="7D4DB52D" w14:textId="77777777" w:rsidTr="421E8C37">
        <w:trPr>
          <w:trHeight w:val="3146"/>
        </w:trPr>
        <w:tc>
          <w:tcPr>
            <w:tcW w:w="4056" w:type="dxa"/>
          </w:tcPr>
          <w:p w14:paraId="76E7EBBC" w14:textId="2F7CDC2B" w:rsidR="00B90349" w:rsidRPr="006D3BAC" w:rsidRDefault="007C4DE9" w:rsidP="00D23FED">
            <w:pPr>
              <w:rPr>
                <w:noProof/>
                <w:lang w:eastAsia="de-DE"/>
              </w:rPr>
            </w:pPr>
            <w:r>
              <w:rPr>
                <w:noProof/>
                <w:lang w:eastAsia="de-DE"/>
              </w:rPr>
              <w:lastRenderedPageBreak/>
              <w:drawing>
                <wp:anchor distT="0" distB="0" distL="114300" distR="114300" simplePos="0" relativeHeight="251662337" behindDoc="0" locked="0" layoutInCell="1" allowOverlap="1" wp14:anchorId="64173270" wp14:editId="662F3616">
                  <wp:simplePos x="0" y="0"/>
                  <wp:positionH relativeFrom="column">
                    <wp:posOffset>-68580</wp:posOffset>
                  </wp:positionH>
                  <wp:positionV relativeFrom="paragraph">
                    <wp:posOffset>1905</wp:posOffset>
                  </wp:positionV>
                  <wp:extent cx="2259330" cy="1497965"/>
                  <wp:effectExtent l="0" t="0" r="1270" b="635"/>
                  <wp:wrapTopAndBottom/>
                  <wp:docPr id="5" name="Grafik 5" descr="Ein Bild, das Person, draußen, Persone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Person, draußen, Personen, darstellend enthält.&#10;&#10;Automatisch generierte Beschreibung"/>
                          <pic:cNvPicPr/>
                        </pic:nvPicPr>
                        <pic:blipFill>
                          <a:blip r:embed="rId14" cstate="print">
                            <a:extLst>
                              <a:ext uri="{28A0092B-C50C-407E-A947-70E740481C1C}">
                                <a14:useLocalDpi xmlns:a14="http://schemas.microsoft.com/office/drawing/2010/main"/>
                              </a:ext>
                            </a:extLst>
                          </a:blip>
                          <a:stretch>
                            <a:fillRect/>
                          </a:stretch>
                        </pic:blipFill>
                        <pic:spPr>
                          <a:xfrm>
                            <a:off x="0" y="0"/>
                            <a:ext cx="2259330" cy="1497965"/>
                          </a:xfrm>
                          <a:prstGeom prst="rect">
                            <a:avLst/>
                          </a:prstGeom>
                        </pic:spPr>
                      </pic:pic>
                    </a:graphicData>
                  </a:graphic>
                  <wp14:sizeRelH relativeFrom="page">
                    <wp14:pctWidth>0</wp14:pctWidth>
                  </wp14:sizeRelH>
                  <wp14:sizeRelV relativeFrom="page">
                    <wp14:pctHeight>0</wp14:pctHeight>
                  </wp14:sizeRelV>
                </wp:anchor>
              </w:drawing>
            </w:r>
          </w:p>
        </w:tc>
        <w:tc>
          <w:tcPr>
            <w:tcW w:w="5190" w:type="dxa"/>
          </w:tcPr>
          <w:p w14:paraId="37BD1453" w14:textId="1D9444B1" w:rsidR="00883185" w:rsidRDefault="257AC37A" w:rsidP="00D23FED">
            <w:pPr>
              <w:pStyle w:val="Boilerpatebold"/>
              <w:spacing w:line="320" w:lineRule="exact"/>
              <w:rPr>
                <w:color w:val="000000" w:themeColor="text1"/>
              </w:rPr>
            </w:pPr>
            <w:r w:rsidRPr="421E8C37">
              <w:rPr>
                <w:rStyle w:val="Fett"/>
                <w:b/>
                <w:sz w:val="20"/>
              </w:rPr>
              <w:t>[Geberit_Markenbotschafterinnen_</w:t>
            </w:r>
            <w:r w:rsidR="5EC6A711" w:rsidRPr="421E8C37">
              <w:rPr>
                <w:rStyle w:val="Fett"/>
                <w:b/>
                <w:sz w:val="20"/>
              </w:rPr>
              <w:t>3</w:t>
            </w:r>
            <w:r w:rsidRPr="421E8C37">
              <w:rPr>
                <w:rStyle w:val="Fett"/>
                <w:b/>
                <w:sz w:val="20"/>
              </w:rPr>
              <w:t>.jpg]</w:t>
            </w:r>
            <w:r>
              <w:br/>
            </w:r>
            <w:r w:rsidR="5079D0B3" w:rsidRPr="421E8C37">
              <w:rPr>
                <w:rFonts w:eastAsia="Arial"/>
              </w:rPr>
              <w:t>Wahre Champions</w:t>
            </w:r>
            <w:r w:rsidR="770C4946" w:rsidRPr="421E8C37">
              <w:rPr>
                <w:rFonts w:eastAsia="Arial"/>
              </w:rPr>
              <w:t xml:space="preserve">: Die Geberit </w:t>
            </w:r>
            <w:proofErr w:type="spellStart"/>
            <w:r w:rsidR="770C4946" w:rsidRPr="421E8C37">
              <w:rPr>
                <w:rFonts w:eastAsia="Arial"/>
              </w:rPr>
              <w:t>AquaClean</w:t>
            </w:r>
            <w:proofErr w:type="spellEnd"/>
            <w:r w:rsidR="770C4946" w:rsidRPr="421E8C37">
              <w:rPr>
                <w:rFonts w:eastAsia="Arial"/>
              </w:rPr>
              <w:t xml:space="preserve"> Markenbotschafterinnen standen bei den </w:t>
            </w:r>
            <w:r w:rsidR="0EA2ACCC" w:rsidRPr="421E8C37">
              <w:rPr>
                <w:rFonts w:eastAsia="Arial"/>
              </w:rPr>
              <w:t>d</w:t>
            </w:r>
            <w:r w:rsidR="770C4946" w:rsidRPr="421E8C37">
              <w:rPr>
                <w:rFonts w:eastAsia="Arial"/>
              </w:rPr>
              <w:t>eutschen Beachvolleyball</w:t>
            </w:r>
            <w:r w:rsidR="42D12CD3" w:rsidRPr="421E8C37">
              <w:rPr>
                <w:rFonts w:eastAsia="Arial"/>
              </w:rPr>
              <w:t xml:space="preserve">-Meisterschaften alle vier auf dem Podest: Chantal </w:t>
            </w:r>
            <w:proofErr w:type="spellStart"/>
            <w:r w:rsidR="42D12CD3" w:rsidRPr="421E8C37">
              <w:rPr>
                <w:rFonts w:eastAsia="Arial"/>
              </w:rPr>
              <w:t>Laboureur</w:t>
            </w:r>
            <w:proofErr w:type="spellEnd"/>
            <w:r w:rsidR="00184717" w:rsidRPr="421E8C37">
              <w:rPr>
                <w:rFonts w:eastAsia="Arial"/>
              </w:rPr>
              <w:t xml:space="preserve"> </w:t>
            </w:r>
            <w:r w:rsidR="42D12CD3" w:rsidRPr="421E8C37">
              <w:rPr>
                <w:rFonts w:eastAsia="Arial"/>
              </w:rPr>
              <w:t xml:space="preserve">und Sarah Schulz </w:t>
            </w:r>
            <w:r w:rsidR="00184717" w:rsidRPr="421E8C37">
              <w:rPr>
                <w:rFonts w:eastAsia="Arial"/>
              </w:rPr>
              <w:t xml:space="preserve">(Mitte) </w:t>
            </w:r>
            <w:r w:rsidR="52F765FF" w:rsidRPr="421E8C37">
              <w:rPr>
                <w:rFonts w:eastAsia="Arial"/>
              </w:rPr>
              <w:t>holten den Titel</w:t>
            </w:r>
            <w:r w:rsidR="42D12CD3" w:rsidRPr="421E8C37">
              <w:rPr>
                <w:rFonts w:eastAsia="Arial"/>
              </w:rPr>
              <w:t xml:space="preserve">, Kim Behrens </w:t>
            </w:r>
            <w:r w:rsidR="007C4DE9" w:rsidRPr="421E8C37">
              <w:rPr>
                <w:rFonts w:eastAsia="Arial"/>
              </w:rPr>
              <w:t xml:space="preserve">und Sarah </w:t>
            </w:r>
            <w:proofErr w:type="spellStart"/>
            <w:r w:rsidR="007C4DE9" w:rsidRPr="421E8C37">
              <w:rPr>
                <w:rFonts w:eastAsia="Arial"/>
              </w:rPr>
              <w:t>Ittlinger</w:t>
            </w:r>
            <w:proofErr w:type="spellEnd"/>
            <w:r w:rsidR="007C4DE9" w:rsidRPr="421E8C37">
              <w:rPr>
                <w:rFonts w:eastAsia="Arial"/>
              </w:rPr>
              <w:t xml:space="preserve"> </w:t>
            </w:r>
            <w:r w:rsidR="00184717" w:rsidRPr="421E8C37">
              <w:rPr>
                <w:rFonts w:eastAsia="Arial"/>
              </w:rPr>
              <w:t xml:space="preserve">(rechts) </w:t>
            </w:r>
            <w:r w:rsidR="4E85B693" w:rsidRPr="421E8C37">
              <w:rPr>
                <w:rFonts w:eastAsia="Arial"/>
              </w:rPr>
              <w:t xml:space="preserve">kamen auf den dritten Platz. </w:t>
            </w:r>
            <w:r>
              <w:br/>
            </w:r>
            <w:r w:rsidR="55650EE1">
              <w:t xml:space="preserve">Foto: </w:t>
            </w:r>
            <w:r w:rsidR="175DFF17" w:rsidRPr="421E8C37">
              <w:rPr>
                <w:rFonts w:eastAsia="Arial"/>
                <w:color w:val="000000" w:themeColor="text1"/>
              </w:rPr>
              <w:t xml:space="preserve">Christian Schirbort </w:t>
            </w:r>
            <w:proofErr w:type="spellStart"/>
            <w:r w:rsidR="175DFF17" w:rsidRPr="421E8C37">
              <w:rPr>
                <w:rFonts w:eastAsia="Arial"/>
                <w:color w:val="000000" w:themeColor="text1"/>
              </w:rPr>
              <w:t>Photography</w:t>
            </w:r>
            <w:proofErr w:type="spellEnd"/>
          </w:p>
          <w:p w14:paraId="3A4B7ED6" w14:textId="7B4242B1" w:rsidR="00883185" w:rsidRPr="00784D39" w:rsidRDefault="00883185" w:rsidP="00D23FED">
            <w:pPr>
              <w:widowControl w:val="0"/>
              <w:autoSpaceDE w:val="0"/>
              <w:autoSpaceDN w:val="0"/>
              <w:adjustRightInd w:val="0"/>
            </w:pPr>
          </w:p>
        </w:tc>
      </w:tr>
      <w:tr w:rsidR="007C4DE9" w:rsidRPr="00405F55" w14:paraId="4C18A4D7" w14:textId="77777777" w:rsidTr="421E8C37">
        <w:trPr>
          <w:trHeight w:val="2661"/>
        </w:trPr>
        <w:tc>
          <w:tcPr>
            <w:tcW w:w="4056" w:type="dxa"/>
          </w:tcPr>
          <w:p w14:paraId="486ABB92" w14:textId="3EFA9970" w:rsidR="00BD6A7F" w:rsidRPr="006D3BAC" w:rsidRDefault="00BD6A7F" w:rsidP="421E8C37">
            <w:pPr>
              <w:rPr>
                <w:rFonts w:eastAsia="MS Mincho"/>
                <w:b/>
                <w:bCs/>
                <w:noProof/>
                <w:lang w:eastAsia="ja-JP"/>
              </w:rPr>
            </w:pPr>
            <w:r w:rsidRPr="006D3BAC">
              <w:rPr>
                <w:b/>
                <w:noProof/>
                <w:color w:val="2B579A"/>
                <w:shd w:val="clear" w:color="auto" w:fill="E6E6E6"/>
              </w:rPr>
              <w:drawing>
                <wp:anchor distT="0" distB="0" distL="114300" distR="114300" simplePos="0" relativeHeight="251661313" behindDoc="0" locked="0" layoutInCell="1" allowOverlap="1" wp14:anchorId="2EDD28B1" wp14:editId="756EE152">
                  <wp:simplePos x="0" y="0"/>
                  <wp:positionH relativeFrom="margin">
                    <wp:posOffset>-68580</wp:posOffset>
                  </wp:positionH>
                  <wp:positionV relativeFrom="margin">
                    <wp:posOffset>114300</wp:posOffset>
                  </wp:positionV>
                  <wp:extent cx="2259330" cy="1270000"/>
                  <wp:effectExtent l="0" t="0" r="1270" b="0"/>
                  <wp:wrapSquare wrapText="bothSides"/>
                  <wp:docPr id="4" name="Grafik 4" descr="Ein Bild, das drinnen, sitzend, Tasse,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eberit_AquaClean_Mera_WhirlSpray.jpg"/>
                          <pic:cNvPicPr/>
                        </pic:nvPicPr>
                        <pic:blipFill>
                          <a:blip r:embed="rId15" cstate="email">
                            <a:extLst>
                              <a:ext uri="{28A0092B-C50C-407E-A947-70E740481C1C}">
                                <a14:useLocalDpi xmlns:a14="http://schemas.microsoft.com/office/drawing/2010/main"/>
                              </a:ext>
                            </a:extLst>
                          </a:blip>
                          <a:stretch>
                            <a:fillRect/>
                          </a:stretch>
                        </pic:blipFill>
                        <pic:spPr>
                          <a:xfrm>
                            <a:off x="0" y="0"/>
                            <a:ext cx="2259330" cy="1270000"/>
                          </a:xfrm>
                          <a:prstGeom prst="rect">
                            <a:avLst/>
                          </a:prstGeom>
                        </pic:spPr>
                      </pic:pic>
                    </a:graphicData>
                  </a:graphic>
                  <wp14:sizeRelH relativeFrom="margin">
                    <wp14:pctWidth>0</wp14:pctWidth>
                  </wp14:sizeRelH>
                  <wp14:sizeRelV relativeFrom="margin">
                    <wp14:pctHeight>0</wp14:pctHeight>
                  </wp14:sizeRelV>
                </wp:anchor>
              </w:drawing>
            </w:r>
          </w:p>
        </w:tc>
        <w:tc>
          <w:tcPr>
            <w:tcW w:w="5190" w:type="dxa"/>
          </w:tcPr>
          <w:p w14:paraId="41AAAF6C" w14:textId="20B0BA09" w:rsidR="00BD6A7F" w:rsidRPr="00906418" w:rsidRDefault="00BD6A7F" w:rsidP="421E8C37">
            <w:pPr>
              <w:rPr>
                <w:rFonts w:eastAsia="MS Mincho"/>
                <w:b/>
                <w:bCs/>
                <w:lang w:eastAsia="ja-JP"/>
              </w:rPr>
            </w:pPr>
            <w:r w:rsidRPr="421E8C37">
              <w:rPr>
                <w:rFonts w:eastAsia="MS Mincho"/>
                <w:b/>
                <w:bCs/>
                <w:lang w:eastAsia="ja-JP"/>
              </w:rPr>
              <w:t>[Geberit_</w:t>
            </w:r>
            <w:r w:rsidR="00D958BB" w:rsidRPr="421E8C37">
              <w:rPr>
                <w:rFonts w:eastAsia="MS Mincho"/>
                <w:b/>
                <w:bCs/>
                <w:lang w:eastAsia="ja-JP"/>
              </w:rPr>
              <w:t xml:space="preserve"> Markenbotschafterinnen</w:t>
            </w:r>
            <w:r w:rsidRPr="421E8C37">
              <w:rPr>
                <w:rFonts w:eastAsia="MS Mincho"/>
                <w:b/>
                <w:bCs/>
                <w:lang w:eastAsia="ja-JP"/>
              </w:rPr>
              <w:t>_</w:t>
            </w:r>
            <w:r w:rsidR="05F319E4" w:rsidRPr="421E8C37">
              <w:rPr>
                <w:rFonts w:eastAsia="MS Mincho"/>
                <w:b/>
                <w:bCs/>
                <w:lang w:eastAsia="ja-JP"/>
              </w:rPr>
              <w:t>4</w:t>
            </w:r>
            <w:r w:rsidRPr="421E8C37">
              <w:rPr>
                <w:rFonts w:eastAsia="MS Mincho"/>
                <w:b/>
                <w:bCs/>
                <w:lang w:eastAsia="ja-JP"/>
              </w:rPr>
              <w:t>.jpg]</w:t>
            </w:r>
            <w:r>
              <w:br/>
            </w:r>
            <w:r w:rsidRPr="421E8C37">
              <w:rPr>
                <w:rFonts w:eastAsia="Arial"/>
              </w:rPr>
              <w:t xml:space="preserve">Die patentierte </w:t>
            </w:r>
            <w:proofErr w:type="spellStart"/>
            <w:r w:rsidRPr="421E8C37">
              <w:rPr>
                <w:rFonts w:eastAsia="Arial"/>
              </w:rPr>
              <w:t>WhirlSpray</w:t>
            </w:r>
            <w:proofErr w:type="spellEnd"/>
            <w:r w:rsidRPr="421E8C37">
              <w:rPr>
                <w:rFonts w:eastAsia="Arial"/>
              </w:rPr>
              <w:t xml:space="preserve">-Duschtechnologie des Geberit </w:t>
            </w:r>
            <w:proofErr w:type="spellStart"/>
            <w:r w:rsidRPr="421E8C37">
              <w:rPr>
                <w:rFonts w:eastAsia="Arial"/>
              </w:rPr>
              <w:t>AquaClean</w:t>
            </w:r>
            <w:proofErr w:type="spellEnd"/>
            <w:r w:rsidRPr="421E8C37">
              <w:rPr>
                <w:rFonts w:eastAsia="Arial"/>
              </w:rPr>
              <w:t xml:space="preserve"> Dusch-WCs reinigt den Intimbereich sanft und gründlich mit körperwarmem Wasser. </w:t>
            </w:r>
            <w:r>
              <w:br/>
            </w:r>
            <w:r w:rsidRPr="421E8C37">
              <w:rPr>
                <w:rFonts w:eastAsia="Arial"/>
              </w:rPr>
              <w:t>Foto: Geberit</w:t>
            </w:r>
          </w:p>
        </w:tc>
      </w:tr>
    </w:tbl>
    <w:p w14:paraId="03C896E6" w14:textId="2E992A19" w:rsidR="15EE2437" w:rsidRDefault="15EE2437" w:rsidP="421E8C37">
      <w:pPr>
        <w:rPr>
          <w:rFonts w:eastAsia="MS Mincho"/>
          <w:b/>
          <w:bCs/>
          <w:lang w:eastAsia="ja-JP"/>
        </w:rPr>
      </w:pPr>
    </w:p>
    <w:p w14:paraId="247AD927" w14:textId="125FF7B0" w:rsidR="0C6355D2" w:rsidRDefault="0C6355D2"/>
    <w:p w14:paraId="32B2EA99" w14:textId="01518910" w:rsidR="008D397A" w:rsidRPr="00CC6242" w:rsidRDefault="00CC6242" w:rsidP="0C6355D2">
      <w:pPr>
        <w:spacing w:after="0" w:line="240" w:lineRule="auto"/>
        <w:rPr>
          <w:rStyle w:val="Fett"/>
          <w:b/>
          <w:bCs/>
        </w:rPr>
      </w:pPr>
      <w:r w:rsidRPr="0C6355D2">
        <w:rPr>
          <w:rStyle w:val="Fett"/>
          <w:b/>
          <w:bCs/>
        </w:rPr>
        <w:t>Weitere Auskünfte erteilt:</w:t>
      </w:r>
    </w:p>
    <w:p w14:paraId="63280DF3" w14:textId="03530D53" w:rsidR="00F02A16" w:rsidRPr="00CC6242" w:rsidRDefault="00CC6242" w:rsidP="00D23FED">
      <w:pPr>
        <w:pStyle w:val="Boilerpatebold"/>
        <w:rPr>
          <w:rStyle w:val="Fett"/>
          <w:b/>
        </w:rPr>
      </w:pPr>
      <w:proofErr w:type="spellStart"/>
      <w:r w:rsidRPr="00CC6242">
        <w:rPr>
          <w:rStyle w:val="Fett"/>
          <w:lang w:val="fr-CH"/>
        </w:rPr>
        <w:t>Ansel</w:t>
      </w:r>
      <w:proofErr w:type="spellEnd"/>
      <w:r w:rsidRPr="00CC6242">
        <w:rPr>
          <w:rStyle w:val="Fett"/>
          <w:lang w:val="fr-CH"/>
        </w:rPr>
        <w:t xml:space="preserve"> &amp; </w:t>
      </w:r>
      <w:proofErr w:type="spellStart"/>
      <w:r w:rsidRPr="00CC6242">
        <w:rPr>
          <w:rStyle w:val="Fett"/>
          <w:lang w:val="fr-CH"/>
        </w:rPr>
        <w:t>Möllers</w:t>
      </w:r>
      <w:proofErr w:type="spellEnd"/>
      <w:r w:rsidRPr="00CC6242">
        <w:rPr>
          <w:rStyle w:val="Fett"/>
          <w:lang w:val="fr-CH"/>
        </w:rPr>
        <w:t xml:space="preserve"> </w:t>
      </w:r>
      <w:proofErr w:type="spellStart"/>
      <w:r w:rsidRPr="00CC6242">
        <w:rPr>
          <w:rStyle w:val="Fett"/>
          <w:lang w:val="fr-CH"/>
        </w:rPr>
        <w:t>GmbH</w:t>
      </w:r>
      <w:proofErr w:type="spellEnd"/>
      <w:r w:rsidR="00055A5C" w:rsidRPr="00CC6242">
        <w:rPr>
          <w:rStyle w:val="Fett"/>
          <w:lang w:val="fr-CH"/>
        </w:rPr>
        <w:br/>
      </w:r>
      <w:proofErr w:type="spellStart"/>
      <w:r w:rsidRPr="00CC6242">
        <w:rPr>
          <w:rStyle w:val="Fett"/>
          <w:lang w:val="fr-CH"/>
        </w:rPr>
        <w:t>König</w:t>
      </w:r>
      <w:proofErr w:type="spellEnd"/>
      <w:r w:rsidRPr="00CC6242">
        <w:rPr>
          <w:rStyle w:val="Fett"/>
          <w:lang w:val="fr-CH"/>
        </w:rPr>
        <w:t>-Karl-</w:t>
      </w:r>
      <w:proofErr w:type="spellStart"/>
      <w:r w:rsidRPr="00CC6242">
        <w:rPr>
          <w:rStyle w:val="Fett"/>
          <w:lang w:val="fr-CH"/>
        </w:rPr>
        <w:t>Straße</w:t>
      </w:r>
      <w:proofErr w:type="spellEnd"/>
      <w:r w:rsidRPr="00CC6242">
        <w:rPr>
          <w:rStyle w:val="Fett"/>
          <w:lang w:val="fr-CH"/>
        </w:rPr>
        <w:t xml:space="preserve"> 10, 70372 Stuttgart</w:t>
      </w:r>
      <w:r w:rsidR="00AB7E1B" w:rsidRPr="00CC6242">
        <w:rPr>
          <w:rStyle w:val="Fett"/>
          <w:lang w:val="fr-CH"/>
        </w:rPr>
        <w:br/>
      </w:r>
      <w:r w:rsidR="00A558CD">
        <w:rPr>
          <w:rStyle w:val="Fett"/>
          <w:lang w:val="fr-CH"/>
        </w:rPr>
        <w:t xml:space="preserve">Filippo </w:t>
      </w:r>
      <w:proofErr w:type="spellStart"/>
      <w:r w:rsidR="00A558CD">
        <w:rPr>
          <w:rStyle w:val="Fett"/>
          <w:lang w:val="fr-CH"/>
        </w:rPr>
        <w:t>Corsani</w:t>
      </w:r>
      <w:proofErr w:type="spellEnd"/>
      <w:r w:rsidR="00A558CD">
        <w:rPr>
          <w:rStyle w:val="Fett"/>
          <w:lang w:val="fr-CH"/>
        </w:rPr>
        <w:t xml:space="preserve">, Katrin </w:t>
      </w:r>
      <w:proofErr w:type="spellStart"/>
      <w:r w:rsidR="00A558CD">
        <w:rPr>
          <w:rStyle w:val="Fett"/>
          <w:lang w:val="fr-CH"/>
        </w:rPr>
        <w:t>Bühner</w:t>
      </w:r>
      <w:proofErr w:type="spellEnd"/>
      <w:r w:rsidR="00405E02">
        <w:rPr>
          <w:rStyle w:val="Fett"/>
          <w:lang w:val="fr-CH"/>
        </w:rPr>
        <w:t xml:space="preserve"> </w:t>
      </w:r>
      <w:r w:rsidR="007237F6">
        <w:rPr>
          <w:rStyle w:val="Fett"/>
          <w:lang w:val="fr-CH"/>
        </w:rPr>
        <w:t xml:space="preserve"> </w:t>
      </w:r>
      <w:r w:rsidR="00AB7E1B" w:rsidRPr="00CC6242">
        <w:rPr>
          <w:rStyle w:val="Fett"/>
          <w:lang w:val="fr-CH"/>
        </w:rPr>
        <w:br/>
        <w:t xml:space="preserve">Tel. </w:t>
      </w:r>
      <w:r w:rsidR="00AB7E1B" w:rsidRPr="00CC6242">
        <w:rPr>
          <w:rStyle w:val="Fett"/>
        </w:rPr>
        <w:t>+4</w:t>
      </w:r>
      <w:r w:rsidRPr="00CC6242">
        <w:rPr>
          <w:rStyle w:val="Fett"/>
        </w:rPr>
        <w:t>9</w:t>
      </w:r>
      <w:r w:rsidR="00AB7E1B" w:rsidRPr="00CC6242">
        <w:rPr>
          <w:rStyle w:val="Fett"/>
        </w:rPr>
        <w:t xml:space="preserve"> (0)</w:t>
      </w:r>
      <w:r w:rsidRPr="00CC6242">
        <w:rPr>
          <w:rStyle w:val="Fett"/>
        </w:rPr>
        <w:t>711 92545-</w:t>
      </w:r>
      <w:r w:rsidR="00A558CD">
        <w:rPr>
          <w:rStyle w:val="Fett"/>
        </w:rPr>
        <w:t>2</w:t>
      </w:r>
      <w:r w:rsidR="00CD7954">
        <w:rPr>
          <w:rStyle w:val="Fett"/>
        </w:rPr>
        <w:t>1</w:t>
      </w:r>
      <w:r w:rsidR="00906418">
        <w:rPr>
          <w:rStyle w:val="Fett"/>
        </w:rPr>
        <w:t>7</w:t>
      </w:r>
    </w:p>
    <w:p w14:paraId="740EE9C4" w14:textId="575C19B5" w:rsidR="00CC6242" w:rsidRPr="00D23FED" w:rsidRDefault="00CC6242" w:rsidP="00D23FED">
      <w:pPr>
        <w:pStyle w:val="Boilerpatebold"/>
        <w:rPr>
          <w:rStyle w:val="Fett"/>
          <w:b/>
        </w:rPr>
      </w:pPr>
      <w:r w:rsidRPr="00D23FED">
        <w:rPr>
          <w:rStyle w:val="Fett"/>
        </w:rPr>
        <w:t xml:space="preserve">Mail: </w:t>
      </w:r>
      <w:r w:rsidR="00A558CD" w:rsidRPr="00D23FED">
        <w:rPr>
          <w:rStyle w:val="Fett"/>
        </w:rPr>
        <w:t>f.corsani</w:t>
      </w:r>
      <w:r w:rsidRPr="00D23FED">
        <w:rPr>
          <w:rStyle w:val="Fett"/>
        </w:rPr>
        <w:t xml:space="preserve">@anselmoellers.de </w:t>
      </w:r>
    </w:p>
    <w:p w14:paraId="32AA1E14" w14:textId="77777777" w:rsidR="00055A5C" w:rsidRPr="00D23FED" w:rsidRDefault="00055A5C" w:rsidP="00D23FED">
      <w:pPr>
        <w:pStyle w:val="Boilerpatebold"/>
        <w:rPr>
          <w:rStyle w:val="Fett"/>
          <w:b/>
          <w:highlight w:val="yellow"/>
        </w:rPr>
      </w:pPr>
    </w:p>
    <w:p w14:paraId="3BDBBA65" w14:textId="77777777" w:rsidR="00461BAF" w:rsidRPr="00D23FED" w:rsidRDefault="00461BAF" w:rsidP="00D23FED">
      <w:pPr>
        <w:pStyle w:val="Boilerpatebold"/>
        <w:rPr>
          <w:rStyle w:val="Fett"/>
        </w:rPr>
      </w:pPr>
    </w:p>
    <w:p w14:paraId="2E6F86BD" w14:textId="072FA14A" w:rsidR="00405E02" w:rsidRPr="00405E02" w:rsidRDefault="00E21ED3" w:rsidP="00D23FED">
      <w:pPr>
        <w:pStyle w:val="Boilerpatebold"/>
        <w:rPr>
          <w:b/>
        </w:rPr>
      </w:pPr>
      <w:r w:rsidRPr="6A981317">
        <w:rPr>
          <w:rStyle w:val="Fett"/>
          <w:b/>
        </w:rPr>
        <w:t>Über Geberit</w:t>
      </w:r>
      <w:r>
        <w:br/>
      </w:r>
      <w:r w:rsidR="00405E02" w:rsidRPr="6A981317">
        <w:rPr>
          <w:rStyle w:val="normaltextrun"/>
          <w:rFonts w:eastAsia="Arial"/>
          <w:sz w:val="16"/>
          <w:szCs w:val="16"/>
          <w:lang w:val="de-CH"/>
        </w:rPr>
        <w:t xml:space="preserve">Die </w:t>
      </w:r>
      <w:r w:rsidR="00405E02" w:rsidRPr="00D23FED">
        <w:rPr>
          <w:rStyle w:val="normaltextrun"/>
          <w:rFonts w:eastAsia="Arial"/>
          <w:sz w:val="16"/>
          <w:szCs w:val="16"/>
          <w:lang w:val="de-CH"/>
        </w:rPr>
        <w:t xml:space="preserve">weltweit tätige Geberit Gruppe ist europäischer Marktführer für Sanitärprodukte. Geberit verfügt in den meisten Ländern Europas </w:t>
      </w:r>
      <w:proofErr w:type="gramStart"/>
      <w:r w:rsidR="00405E02" w:rsidRPr="00D23FED">
        <w:rPr>
          <w:rStyle w:val="normaltextrun"/>
          <w:rFonts w:eastAsia="Arial"/>
          <w:sz w:val="16"/>
          <w:szCs w:val="16"/>
          <w:lang w:val="de-CH"/>
        </w:rPr>
        <w:t>über eine starke lokale Präsenz</w:t>
      </w:r>
      <w:proofErr w:type="gramEnd"/>
      <w:r w:rsidR="00405E02" w:rsidRPr="00D23FED">
        <w:rPr>
          <w:rStyle w:val="normaltextrun"/>
          <w:rFonts w:eastAsia="Arial"/>
          <w:sz w:val="16"/>
          <w:szCs w:val="16"/>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w:t>
      </w:r>
      <w:r w:rsidR="00405E02" w:rsidRPr="6A981317">
        <w:rPr>
          <w:rStyle w:val="normaltextrun"/>
          <w:rFonts w:eastAsia="Arial"/>
          <w:sz w:val="16"/>
          <w:szCs w:val="16"/>
          <w:lang w:val="de-CH"/>
        </w:rPr>
        <w:t xml:space="preserve"> Index).</w:t>
      </w:r>
      <w:r w:rsidR="00405E02" w:rsidRPr="6A981317">
        <w:rPr>
          <w:rStyle w:val="eop"/>
          <w:rFonts w:eastAsia="Arial"/>
          <w:sz w:val="16"/>
          <w:szCs w:val="16"/>
        </w:rPr>
        <w:t> </w:t>
      </w:r>
    </w:p>
    <w:p w14:paraId="3CE0C437" w14:textId="7B02B6F0" w:rsidR="002A205D" w:rsidRDefault="002A205D" w:rsidP="00696D99">
      <w:pPr>
        <w:kinsoku w:val="0"/>
        <w:overflowPunct w:val="0"/>
        <w:spacing w:before="2" w:line="276" w:lineRule="auto"/>
        <w:textAlignment w:val="baseline"/>
        <w:rPr>
          <w:b/>
        </w:rPr>
      </w:pPr>
    </w:p>
    <w:p w14:paraId="2CA926DE" w14:textId="6CBB52EE" w:rsidR="003E7301" w:rsidRDefault="003E7301" w:rsidP="00696D99">
      <w:pPr>
        <w:kinsoku w:val="0"/>
        <w:overflowPunct w:val="0"/>
        <w:spacing w:before="2" w:line="276" w:lineRule="auto"/>
        <w:textAlignment w:val="baseline"/>
        <w:rPr>
          <w:b/>
        </w:rPr>
      </w:pPr>
    </w:p>
    <w:sectPr w:rsidR="003E7301" w:rsidSect="00302B73">
      <w:headerReference w:type="even" r:id="rId16"/>
      <w:headerReference w:type="default" r:id="rId17"/>
      <w:footerReference w:type="even" r:id="rId18"/>
      <w:footerReference w:type="default" r:id="rId19"/>
      <w:headerReference w:type="first" r:id="rId20"/>
      <w:footerReference w:type="first" r:id="rId21"/>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65204" w14:textId="77777777" w:rsidR="00BD78FE" w:rsidRDefault="00BD78FE" w:rsidP="00C0638B">
      <w:r>
        <w:separator/>
      </w:r>
    </w:p>
  </w:endnote>
  <w:endnote w:type="continuationSeparator" w:id="0">
    <w:p w14:paraId="340F0413" w14:textId="77777777" w:rsidR="00BD78FE" w:rsidRDefault="00BD78FE" w:rsidP="00C0638B">
      <w:r>
        <w:continuationSeparator/>
      </w:r>
    </w:p>
  </w:endnote>
  <w:endnote w:type="continuationNotice" w:id="1">
    <w:p w14:paraId="36859301" w14:textId="77777777" w:rsidR="00BD78FE" w:rsidRDefault="00BD78F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ppleSystemUIFont">
    <w:altName w:val="Calibri"/>
    <w:panose1 w:val="020B0604020202020204"/>
    <w:charset w:val="00"/>
    <w:family w:val="auto"/>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3CEB0" w14:textId="77777777" w:rsidR="003D2710" w:rsidRDefault="003D271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2A0800A1" w:rsidR="005E7AE1" w:rsidRDefault="005E7AE1" w:rsidP="00C0638B">
    <w:pPr>
      <w:pStyle w:val="Fuzeile"/>
    </w:pPr>
    <w:r>
      <w:rPr>
        <w:snapToGrid w:val="0"/>
        <w:color w:val="2B579A"/>
        <w:shd w:val="clear" w:color="auto" w:fill="E6E6E6"/>
      </w:rPr>
      <w:fldChar w:fldCharType="begin"/>
    </w:r>
    <w:r>
      <w:rPr>
        <w:snapToGrid w:val="0"/>
      </w:rPr>
      <w:instrText xml:space="preserve"> PAGE </w:instrText>
    </w:r>
    <w:r>
      <w:rPr>
        <w:snapToGrid w:val="0"/>
        <w:color w:val="2B579A"/>
        <w:shd w:val="clear" w:color="auto" w:fill="E6E6E6"/>
      </w:rPr>
      <w:fldChar w:fldCharType="separate"/>
    </w:r>
    <w:r w:rsidR="00783641">
      <w:rPr>
        <w:noProof/>
        <w:snapToGrid w:val="0"/>
      </w:rPr>
      <w:t>4</w:t>
    </w:r>
    <w:r>
      <w:rPr>
        <w:snapToGrid w:val="0"/>
        <w:color w:val="2B579A"/>
        <w:shd w:val="clear" w:color="auto" w:fill="E6E6E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CAF55" w14:textId="77777777" w:rsidR="003D2710" w:rsidRDefault="003D271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898842" w14:textId="77777777" w:rsidR="00BD78FE" w:rsidRDefault="00BD78FE" w:rsidP="00C0638B">
      <w:r>
        <w:separator/>
      </w:r>
    </w:p>
  </w:footnote>
  <w:footnote w:type="continuationSeparator" w:id="0">
    <w:p w14:paraId="38D05A6F" w14:textId="77777777" w:rsidR="00BD78FE" w:rsidRDefault="00BD78FE" w:rsidP="00C0638B">
      <w:r>
        <w:continuationSeparator/>
      </w:r>
    </w:p>
  </w:footnote>
  <w:footnote w:type="continuationNotice" w:id="1">
    <w:p w14:paraId="69341330" w14:textId="77777777" w:rsidR="00BD78FE" w:rsidRDefault="00BD78F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A1C27" w14:textId="77777777" w:rsidR="003D2710" w:rsidRDefault="003D271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5E7AE1" w:rsidRDefault="0C6355D2" w:rsidP="00C0638B">
    <w:pPr>
      <w:pStyle w:val="Kopfzeile"/>
    </w:pPr>
    <w:r>
      <w:t>MEDIA RELEASE</w:t>
    </w:r>
    <w:r>
      <w:rPr>
        <w:noProof/>
      </w:rPr>
      <w:t xml:space="preserve"> </w:t>
    </w:r>
    <w:r w:rsidR="005E7AE1">
      <w:rPr>
        <w:noProof/>
        <w:color w:val="2B579A"/>
        <w:shd w:val="clear" w:color="auto" w:fill="E6E6E6"/>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E7AE1" w:rsidRDefault="005E7AE1" w:rsidP="00C0638B">
    <w:pPr>
      <w:pStyle w:val="Kopfzeile"/>
    </w:pPr>
  </w:p>
  <w:p w14:paraId="3939F970" w14:textId="77777777" w:rsidR="005E7AE1" w:rsidRDefault="005E7AE1" w:rsidP="00C0638B">
    <w:pPr>
      <w:pStyle w:val="Kopfzeile"/>
    </w:pPr>
  </w:p>
  <w:p w14:paraId="1D10099C" w14:textId="77777777" w:rsidR="005E7AE1" w:rsidRDefault="005E7AE1" w:rsidP="00C0638B">
    <w:pPr>
      <w:pStyle w:val="Kopfzeile"/>
    </w:pPr>
  </w:p>
  <w:p w14:paraId="6BA002F4" w14:textId="77777777" w:rsidR="005E7AE1" w:rsidRDefault="005E7AE1"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5E7AE1" w:rsidRDefault="005E7AE1" w:rsidP="00C0638B">
    <w:pPr>
      <w:pStyle w:val="Kopfzeile"/>
    </w:pPr>
    <w:r>
      <w:rPr>
        <w:noProof/>
        <w:color w:val="2B579A"/>
        <w:shd w:val="clear" w:color="auto" w:fill="E6E6E6"/>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C6355D2">
      <w:rPr>
        <w:noProof/>
        <w:lang w:val="de-CH" w:eastAsia="de-CH" w:bidi="ar-SA"/>
      </w:rPr>
      <w:t>MEDIA</w:t>
    </w:r>
    <w:r w:rsidR="0C6355D2">
      <w:t xml:space="preserve"> RELEASE</w:t>
    </w:r>
    <w:r>
      <w:tab/>
    </w:r>
  </w:p>
</w:hdr>
</file>

<file path=word/intelligence.xml><?xml version="1.0" encoding="utf-8"?>
<int:Intelligence xmlns:int="http://schemas.microsoft.com/office/intelligence/2019/intelligence">
  <int:IntelligenceSettings/>
  <int:Manifest>
    <int:ParagraphRange paragraphId="779060925" textId="120561994" start="145" length="31" invalidationStart="145" invalidationLength="31" id="dp9uilDX"/>
  </int:Manifest>
  <int:Observations>
    <int:Content id="dp9uilDX">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5169F7"/>
    <w:multiLevelType w:val="multilevel"/>
    <w:tmpl w:val="0018FB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72C76F4"/>
    <w:multiLevelType w:val="hybridMultilevel"/>
    <w:tmpl w:val="7CAC34CC"/>
    <w:lvl w:ilvl="0" w:tplc="08A0351A">
      <w:start w:val="1"/>
      <w:numFmt w:val="decimal"/>
      <w:lvlText w:val="%1)"/>
      <w:lvlJc w:val="left"/>
      <w:pPr>
        <w:ind w:left="720" w:hanging="360"/>
      </w:pPr>
      <w:rPr>
        <w:rFonts w:asciiTheme="minorHAnsi" w:eastAsiaTheme="minorHAnsi" w:hAnsiTheme="minorHAnsi" w:cstheme="minorBidi"/>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BDE72E9"/>
    <w:multiLevelType w:val="hybridMultilevel"/>
    <w:tmpl w:val="310C1660"/>
    <w:lvl w:ilvl="0" w:tplc="0407000B">
      <w:start w:val="1"/>
      <w:numFmt w:val="bullet"/>
      <w:lvlText w:val=""/>
      <w:lvlJc w:val="left"/>
      <w:pPr>
        <w:ind w:left="1428" w:hanging="360"/>
      </w:pPr>
      <w:rPr>
        <w:rFonts w:ascii="Wingdings" w:hAnsi="Wingdings"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5" w15:restartNumberingAfterBreak="0">
    <w:nsid w:val="434C0189"/>
    <w:multiLevelType w:val="hybridMultilevel"/>
    <w:tmpl w:val="258E3B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55144FB"/>
    <w:multiLevelType w:val="hybridMultilevel"/>
    <w:tmpl w:val="31F87592"/>
    <w:lvl w:ilvl="0" w:tplc="775A127A">
      <w:start w:val="1"/>
      <w:numFmt w:val="bullet"/>
      <w:lvlText w:val=""/>
      <w:lvlJc w:val="left"/>
      <w:pPr>
        <w:tabs>
          <w:tab w:val="num" w:pos="720"/>
        </w:tabs>
        <w:ind w:left="720" w:hanging="360"/>
      </w:pPr>
      <w:rPr>
        <w:rFonts w:ascii="Symbol" w:hAnsi="Symbol" w:hint="default"/>
        <w:sz w:val="20"/>
      </w:rPr>
    </w:lvl>
    <w:lvl w:ilvl="1" w:tplc="16AE63A0" w:tentative="1">
      <w:start w:val="1"/>
      <w:numFmt w:val="bullet"/>
      <w:lvlText w:val="o"/>
      <w:lvlJc w:val="left"/>
      <w:pPr>
        <w:tabs>
          <w:tab w:val="num" w:pos="1440"/>
        </w:tabs>
        <w:ind w:left="1440" w:hanging="360"/>
      </w:pPr>
      <w:rPr>
        <w:rFonts w:ascii="Courier New" w:hAnsi="Courier New" w:hint="default"/>
        <w:sz w:val="20"/>
      </w:rPr>
    </w:lvl>
    <w:lvl w:ilvl="2" w:tplc="6368F2FA" w:tentative="1">
      <w:start w:val="1"/>
      <w:numFmt w:val="bullet"/>
      <w:lvlText w:val=""/>
      <w:lvlJc w:val="left"/>
      <w:pPr>
        <w:tabs>
          <w:tab w:val="num" w:pos="2160"/>
        </w:tabs>
        <w:ind w:left="2160" w:hanging="360"/>
      </w:pPr>
      <w:rPr>
        <w:rFonts w:ascii="Wingdings" w:hAnsi="Wingdings" w:hint="default"/>
        <w:sz w:val="20"/>
      </w:rPr>
    </w:lvl>
    <w:lvl w:ilvl="3" w:tplc="187EFD96" w:tentative="1">
      <w:start w:val="1"/>
      <w:numFmt w:val="bullet"/>
      <w:lvlText w:val=""/>
      <w:lvlJc w:val="left"/>
      <w:pPr>
        <w:tabs>
          <w:tab w:val="num" w:pos="2880"/>
        </w:tabs>
        <w:ind w:left="2880" w:hanging="360"/>
      </w:pPr>
      <w:rPr>
        <w:rFonts w:ascii="Wingdings" w:hAnsi="Wingdings" w:hint="default"/>
        <w:sz w:val="20"/>
      </w:rPr>
    </w:lvl>
    <w:lvl w:ilvl="4" w:tplc="F5D6BB14" w:tentative="1">
      <w:start w:val="1"/>
      <w:numFmt w:val="bullet"/>
      <w:lvlText w:val=""/>
      <w:lvlJc w:val="left"/>
      <w:pPr>
        <w:tabs>
          <w:tab w:val="num" w:pos="3600"/>
        </w:tabs>
        <w:ind w:left="3600" w:hanging="360"/>
      </w:pPr>
      <w:rPr>
        <w:rFonts w:ascii="Wingdings" w:hAnsi="Wingdings" w:hint="default"/>
        <w:sz w:val="20"/>
      </w:rPr>
    </w:lvl>
    <w:lvl w:ilvl="5" w:tplc="9E72F3BE" w:tentative="1">
      <w:start w:val="1"/>
      <w:numFmt w:val="bullet"/>
      <w:lvlText w:val=""/>
      <w:lvlJc w:val="left"/>
      <w:pPr>
        <w:tabs>
          <w:tab w:val="num" w:pos="4320"/>
        </w:tabs>
        <w:ind w:left="4320" w:hanging="360"/>
      </w:pPr>
      <w:rPr>
        <w:rFonts w:ascii="Wingdings" w:hAnsi="Wingdings" w:hint="default"/>
        <w:sz w:val="20"/>
      </w:rPr>
    </w:lvl>
    <w:lvl w:ilvl="6" w:tplc="7A162158" w:tentative="1">
      <w:start w:val="1"/>
      <w:numFmt w:val="bullet"/>
      <w:lvlText w:val=""/>
      <w:lvlJc w:val="left"/>
      <w:pPr>
        <w:tabs>
          <w:tab w:val="num" w:pos="5040"/>
        </w:tabs>
        <w:ind w:left="5040" w:hanging="360"/>
      </w:pPr>
      <w:rPr>
        <w:rFonts w:ascii="Wingdings" w:hAnsi="Wingdings" w:hint="default"/>
        <w:sz w:val="20"/>
      </w:rPr>
    </w:lvl>
    <w:lvl w:ilvl="7" w:tplc="A364A4D2" w:tentative="1">
      <w:start w:val="1"/>
      <w:numFmt w:val="bullet"/>
      <w:lvlText w:val=""/>
      <w:lvlJc w:val="left"/>
      <w:pPr>
        <w:tabs>
          <w:tab w:val="num" w:pos="5760"/>
        </w:tabs>
        <w:ind w:left="5760" w:hanging="360"/>
      </w:pPr>
      <w:rPr>
        <w:rFonts w:ascii="Wingdings" w:hAnsi="Wingdings" w:hint="default"/>
        <w:sz w:val="20"/>
      </w:rPr>
    </w:lvl>
    <w:lvl w:ilvl="8" w:tplc="91969C1A"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F1B554D"/>
    <w:multiLevelType w:val="hybridMultilevel"/>
    <w:tmpl w:val="7472C38C"/>
    <w:lvl w:ilvl="0" w:tplc="035C219E">
      <w:start w:val="1"/>
      <w:numFmt w:val="bullet"/>
      <w:lvlText w:val=""/>
      <w:lvlJc w:val="left"/>
      <w:pPr>
        <w:tabs>
          <w:tab w:val="num" w:pos="720"/>
        </w:tabs>
        <w:ind w:left="720" w:hanging="360"/>
      </w:pPr>
      <w:rPr>
        <w:rFonts w:ascii="Symbol" w:hAnsi="Symbol" w:hint="default"/>
        <w:sz w:val="20"/>
      </w:rPr>
    </w:lvl>
    <w:lvl w:ilvl="1" w:tplc="EE98F08C" w:tentative="1">
      <w:start w:val="1"/>
      <w:numFmt w:val="bullet"/>
      <w:lvlText w:val="o"/>
      <w:lvlJc w:val="left"/>
      <w:pPr>
        <w:tabs>
          <w:tab w:val="num" w:pos="1440"/>
        </w:tabs>
        <w:ind w:left="1440" w:hanging="360"/>
      </w:pPr>
      <w:rPr>
        <w:rFonts w:ascii="Courier New" w:hAnsi="Courier New" w:hint="default"/>
        <w:sz w:val="20"/>
      </w:rPr>
    </w:lvl>
    <w:lvl w:ilvl="2" w:tplc="B2AAC6E8" w:tentative="1">
      <w:start w:val="1"/>
      <w:numFmt w:val="bullet"/>
      <w:lvlText w:val=""/>
      <w:lvlJc w:val="left"/>
      <w:pPr>
        <w:tabs>
          <w:tab w:val="num" w:pos="2160"/>
        </w:tabs>
        <w:ind w:left="2160" w:hanging="360"/>
      </w:pPr>
      <w:rPr>
        <w:rFonts w:ascii="Wingdings" w:hAnsi="Wingdings" w:hint="default"/>
        <w:sz w:val="20"/>
      </w:rPr>
    </w:lvl>
    <w:lvl w:ilvl="3" w:tplc="44840642" w:tentative="1">
      <w:start w:val="1"/>
      <w:numFmt w:val="bullet"/>
      <w:lvlText w:val=""/>
      <w:lvlJc w:val="left"/>
      <w:pPr>
        <w:tabs>
          <w:tab w:val="num" w:pos="2880"/>
        </w:tabs>
        <w:ind w:left="2880" w:hanging="360"/>
      </w:pPr>
      <w:rPr>
        <w:rFonts w:ascii="Wingdings" w:hAnsi="Wingdings" w:hint="default"/>
        <w:sz w:val="20"/>
      </w:rPr>
    </w:lvl>
    <w:lvl w:ilvl="4" w:tplc="7C4E5EA2" w:tentative="1">
      <w:start w:val="1"/>
      <w:numFmt w:val="bullet"/>
      <w:lvlText w:val=""/>
      <w:lvlJc w:val="left"/>
      <w:pPr>
        <w:tabs>
          <w:tab w:val="num" w:pos="3600"/>
        </w:tabs>
        <w:ind w:left="3600" w:hanging="360"/>
      </w:pPr>
      <w:rPr>
        <w:rFonts w:ascii="Wingdings" w:hAnsi="Wingdings" w:hint="default"/>
        <w:sz w:val="20"/>
      </w:rPr>
    </w:lvl>
    <w:lvl w:ilvl="5" w:tplc="04C8D7E8" w:tentative="1">
      <w:start w:val="1"/>
      <w:numFmt w:val="bullet"/>
      <w:lvlText w:val=""/>
      <w:lvlJc w:val="left"/>
      <w:pPr>
        <w:tabs>
          <w:tab w:val="num" w:pos="4320"/>
        </w:tabs>
        <w:ind w:left="4320" w:hanging="360"/>
      </w:pPr>
      <w:rPr>
        <w:rFonts w:ascii="Wingdings" w:hAnsi="Wingdings" w:hint="default"/>
        <w:sz w:val="20"/>
      </w:rPr>
    </w:lvl>
    <w:lvl w:ilvl="6" w:tplc="7592DB7C" w:tentative="1">
      <w:start w:val="1"/>
      <w:numFmt w:val="bullet"/>
      <w:lvlText w:val=""/>
      <w:lvlJc w:val="left"/>
      <w:pPr>
        <w:tabs>
          <w:tab w:val="num" w:pos="5040"/>
        </w:tabs>
        <w:ind w:left="5040" w:hanging="360"/>
      </w:pPr>
      <w:rPr>
        <w:rFonts w:ascii="Wingdings" w:hAnsi="Wingdings" w:hint="default"/>
        <w:sz w:val="20"/>
      </w:rPr>
    </w:lvl>
    <w:lvl w:ilvl="7" w:tplc="B8C4C5E2" w:tentative="1">
      <w:start w:val="1"/>
      <w:numFmt w:val="bullet"/>
      <w:lvlText w:val=""/>
      <w:lvlJc w:val="left"/>
      <w:pPr>
        <w:tabs>
          <w:tab w:val="num" w:pos="5760"/>
        </w:tabs>
        <w:ind w:left="5760" w:hanging="360"/>
      </w:pPr>
      <w:rPr>
        <w:rFonts w:ascii="Wingdings" w:hAnsi="Wingdings" w:hint="default"/>
        <w:sz w:val="20"/>
      </w:rPr>
    </w:lvl>
    <w:lvl w:ilvl="8" w:tplc="15AA63E4"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8"/>
  </w:num>
  <w:num w:numId="3">
    <w:abstractNumId w:val="1"/>
  </w:num>
  <w:num w:numId="4">
    <w:abstractNumId w:val="5"/>
  </w:num>
  <w:num w:numId="5">
    <w:abstractNumId w:val="6"/>
  </w:num>
  <w:num w:numId="6">
    <w:abstractNumId w:val="7"/>
  </w:num>
  <w:num w:numId="7">
    <w:abstractNumId w:val="3"/>
  </w:num>
  <w:num w:numId="8">
    <w:abstractNumId w:val="4"/>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2410"/>
    <w:rsid w:val="000035FF"/>
    <w:rsid w:val="00004F40"/>
    <w:rsid w:val="00006036"/>
    <w:rsid w:val="00006594"/>
    <w:rsid w:val="00007D31"/>
    <w:rsid w:val="00011046"/>
    <w:rsid w:val="00014B8E"/>
    <w:rsid w:val="0003024E"/>
    <w:rsid w:val="00031C63"/>
    <w:rsid w:val="00031FB8"/>
    <w:rsid w:val="000324C1"/>
    <w:rsid w:val="0003298A"/>
    <w:rsid w:val="00033B67"/>
    <w:rsid w:val="00033BB8"/>
    <w:rsid w:val="00036F14"/>
    <w:rsid w:val="0004089E"/>
    <w:rsid w:val="000435CF"/>
    <w:rsid w:val="00043C1B"/>
    <w:rsid w:val="00044480"/>
    <w:rsid w:val="00045C33"/>
    <w:rsid w:val="00047CDF"/>
    <w:rsid w:val="00055A5C"/>
    <w:rsid w:val="0006271D"/>
    <w:rsid w:val="000628BD"/>
    <w:rsid w:val="00063274"/>
    <w:rsid w:val="00063A9A"/>
    <w:rsid w:val="000649E4"/>
    <w:rsid w:val="00065EBD"/>
    <w:rsid w:val="00072637"/>
    <w:rsid w:val="000738CF"/>
    <w:rsid w:val="00073E45"/>
    <w:rsid w:val="00075AE7"/>
    <w:rsid w:val="00076A04"/>
    <w:rsid w:val="0008206D"/>
    <w:rsid w:val="00084B16"/>
    <w:rsid w:val="00085424"/>
    <w:rsid w:val="000912B7"/>
    <w:rsid w:val="0009294D"/>
    <w:rsid w:val="00094F3A"/>
    <w:rsid w:val="00095958"/>
    <w:rsid w:val="0009617A"/>
    <w:rsid w:val="00096B04"/>
    <w:rsid w:val="0009716C"/>
    <w:rsid w:val="000973EA"/>
    <w:rsid w:val="000A05C0"/>
    <w:rsid w:val="000A0DF8"/>
    <w:rsid w:val="000A1B05"/>
    <w:rsid w:val="000A20E7"/>
    <w:rsid w:val="000A2D58"/>
    <w:rsid w:val="000A46CD"/>
    <w:rsid w:val="000A7415"/>
    <w:rsid w:val="000B28B7"/>
    <w:rsid w:val="000B5D29"/>
    <w:rsid w:val="000C1A95"/>
    <w:rsid w:val="000C34FB"/>
    <w:rsid w:val="000C36C3"/>
    <w:rsid w:val="000C4B33"/>
    <w:rsid w:val="000D0825"/>
    <w:rsid w:val="000D0AE2"/>
    <w:rsid w:val="000D10E2"/>
    <w:rsid w:val="000D1568"/>
    <w:rsid w:val="000D204E"/>
    <w:rsid w:val="000D2273"/>
    <w:rsid w:val="000D2BDC"/>
    <w:rsid w:val="000E4EC4"/>
    <w:rsid w:val="000E62B9"/>
    <w:rsid w:val="000F092C"/>
    <w:rsid w:val="000F1FE0"/>
    <w:rsid w:val="000F31A0"/>
    <w:rsid w:val="000F69A3"/>
    <w:rsid w:val="000F6A6E"/>
    <w:rsid w:val="000F6BD5"/>
    <w:rsid w:val="000F749D"/>
    <w:rsid w:val="00101C43"/>
    <w:rsid w:val="00104434"/>
    <w:rsid w:val="00104CCC"/>
    <w:rsid w:val="0010640E"/>
    <w:rsid w:val="001108F4"/>
    <w:rsid w:val="001114D4"/>
    <w:rsid w:val="0011200D"/>
    <w:rsid w:val="001159F9"/>
    <w:rsid w:val="00116164"/>
    <w:rsid w:val="00120AF2"/>
    <w:rsid w:val="00120F1F"/>
    <w:rsid w:val="00120FA7"/>
    <w:rsid w:val="00121723"/>
    <w:rsid w:val="00122F79"/>
    <w:rsid w:val="00123D0E"/>
    <w:rsid w:val="00126199"/>
    <w:rsid w:val="001265FF"/>
    <w:rsid w:val="00130FF7"/>
    <w:rsid w:val="00132055"/>
    <w:rsid w:val="0013303F"/>
    <w:rsid w:val="00135C2D"/>
    <w:rsid w:val="001362ED"/>
    <w:rsid w:val="00136CA5"/>
    <w:rsid w:val="00137250"/>
    <w:rsid w:val="001379D9"/>
    <w:rsid w:val="00146652"/>
    <w:rsid w:val="00147BB8"/>
    <w:rsid w:val="00150D35"/>
    <w:rsid w:val="0015394B"/>
    <w:rsid w:val="001556FA"/>
    <w:rsid w:val="00160863"/>
    <w:rsid w:val="00163707"/>
    <w:rsid w:val="00163B4B"/>
    <w:rsid w:val="00166816"/>
    <w:rsid w:val="00171F6F"/>
    <w:rsid w:val="00172370"/>
    <w:rsid w:val="0017569E"/>
    <w:rsid w:val="00177448"/>
    <w:rsid w:val="00177FA6"/>
    <w:rsid w:val="00181305"/>
    <w:rsid w:val="0018186A"/>
    <w:rsid w:val="00182035"/>
    <w:rsid w:val="001828EB"/>
    <w:rsid w:val="00184717"/>
    <w:rsid w:val="00184A92"/>
    <w:rsid w:val="00185972"/>
    <w:rsid w:val="001863F5"/>
    <w:rsid w:val="00187DBF"/>
    <w:rsid w:val="001901EE"/>
    <w:rsid w:val="00191782"/>
    <w:rsid w:val="00191A7E"/>
    <w:rsid w:val="00191CD9"/>
    <w:rsid w:val="001A00B2"/>
    <w:rsid w:val="001A014F"/>
    <w:rsid w:val="001A104D"/>
    <w:rsid w:val="001A27AB"/>
    <w:rsid w:val="001A3642"/>
    <w:rsid w:val="001A3CD8"/>
    <w:rsid w:val="001A3D0A"/>
    <w:rsid w:val="001A4321"/>
    <w:rsid w:val="001A4CA1"/>
    <w:rsid w:val="001A5C41"/>
    <w:rsid w:val="001A5E6F"/>
    <w:rsid w:val="001B0E76"/>
    <w:rsid w:val="001B1373"/>
    <w:rsid w:val="001B14CA"/>
    <w:rsid w:val="001B1603"/>
    <w:rsid w:val="001B49B0"/>
    <w:rsid w:val="001B51DE"/>
    <w:rsid w:val="001C17F0"/>
    <w:rsid w:val="001C23E4"/>
    <w:rsid w:val="001C2EC0"/>
    <w:rsid w:val="001C6D92"/>
    <w:rsid w:val="001D0346"/>
    <w:rsid w:val="001D13C0"/>
    <w:rsid w:val="001D1591"/>
    <w:rsid w:val="001D1666"/>
    <w:rsid w:val="001D359D"/>
    <w:rsid w:val="001D4752"/>
    <w:rsid w:val="001D67CA"/>
    <w:rsid w:val="001D7FCC"/>
    <w:rsid w:val="001E013C"/>
    <w:rsid w:val="001E18DB"/>
    <w:rsid w:val="001E27CE"/>
    <w:rsid w:val="001E4148"/>
    <w:rsid w:val="001E4715"/>
    <w:rsid w:val="001E5F11"/>
    <w:rsid w:val="001E7786"/>
    <w:rsid w:val="001F0F8D"/>
    <w:rsid w:val="00203563"/>
    <w:rsid w:val="00203F6E"/>
    <w:rsid w:val="00204CCF"/>
    <w:rsid w:val="00206C7C"/>
    <w:rsid w:val="00211C71"/>
    <w:rsid w:val="00211D92"/>
    <w:rsid w:val="002122B9"/>
    <w:rsid w:val="0021427B"/>
    <w:rsid w:val="0021543D"/>
    <w:rsid w:val="00215828"/>
    <w:rsid w:val="002168C7"/>
    <w:rsid w:val="002176F2"/>
    <w:rsid w:val="0021797F"/>
    <w:rsid w:val="0022087C"/>
    <w:rsid w:val="002211CE"/>
    <w:rsid w:val="00221C19"/>
    <w:rsid w:val="0022420B"/>
    <w:rsid w:val="00224B20"/>
    <w:rsid w:val="00225C01"/>
    <w:rsid w:val="00225C5E"/>
    <w:rsid w:val="00226E17"/>
    <w:rsid w:val="00231637"/>
    <w:rsid w:val="002328FB"/>
    <w:rsid w:val="002346C4"/>
    <w:rsid w:val="002378E4"/>
    <w:rsid w:val="002403F9"/>
    <w:rsid w:val="002409CA"/>
    <w:rsid w:val="0024228F"/>
    <w:rsid w:val="00243DCB"/>
    <w:rsid w:val="002452FF"/>
    <w:rsid w:val="00247988"/>
    <w:rsid w:val="002638EE"/>
    <w:rsid w:val="00265470"/>
    <w:rsid w:val="0027043F"/>
    <w:rsid w:val="00270527"/>
    <w:rsid w:val="0027304F"/>
    <w:rsid w:val="00273451"/>
    <w:rsid w:val="00274BB0"/>
    <w:rsid w:val="00274D4D"/>
    <w:rsid w:val="0027782E"/>
    <w:rsid w:val="0028343A"/>
    <w:rsid w:val="00284138"/>
    <w:rsid w:val="0028468C"/>
    <w:rsid w:val="00284D4C"/>
    <w:rsid w:val="002909BE"/>
    <w:rsid w:val="002912B1"/>
    <w:rsid w:val="002916A7"/>
    <w:rsid w:val="002927EF"/>
    <w:rsid w:val="00295510"/>
    <w:rsid w:val="002A205D"/>
    <w:rsid w:val="002A569F"/>
    <w:rsid w:val="002A68E4"/>
    <w:rsid w:val="002A79B9"/>
    <w:rsid w:val="002B2F7E"/>
    <w:rsid w:val="002B36F9"/>
    <w:rsid w:val="002B4364"/>
    <w:rsid w:val="002B63F0"/>
    <w:rsid w:val="002B7C7B"/>
    <w:rsid w:val="002C1006"/>
    <w:rsid w:val="002C1C22"/>
    <w:rsid w:val="002C7797"/>
    <w:rsid w:val="002D0013"/>
    <w:rsid w:val="002D05FC"/>
    <w:rsid w:val="002D07E9"/>
    <w:rsid w:val="002D429A"/>
    <w:rsid w:val="002D5B20"/>
    <w:rsid w:val="002D5E34"/>
    <w:rsid w:val="002D5E61"/>
    <w:rsid w:val="002D65CC"/>
    <w:rsid w:val="002D6EA7"/>
    <w:rsid w:val="002D71A8"/>
    <w:rsid w:val="002E16D1"/>
    <w:rsid w:val="002E6212"/>
    <w:rsid w:val="002F11DB"/>
    <w:rsid w:val="002F2F6F"/>
    <w:rsid w:val="002F4E16"/>
    <w:rsid w:val="002F6EFD"/>
    <w:rsid w:val="00301F54"/>
    <w:rsid w:val="00302B73"/>
    <w:rsid w:val="00303B05"/>
    <w:rsid w:val="00305C12"/>
    <w:rsid w:val="0030682A"/>
    <w:rsid w:val="00310488"/>
    <w:rsid w:val="003115D7"/>
    <w:rsid w:val="00311832"/>
    <w:rsid w:val="00311E5C"/>
    <w:rsid w:val="0031299D"/>
    <w:rsid w:val="00315AE3"/>
    <w:rsid w:val="003162E6"/>
    <w:rsid w:val="00316C55"/>
    <w:rsid w:val="003240E8"/>
    <w:rsid w:val="00324AA7"/>
    <w:rsid w:val="00324B79"/>
    <w:rsid w:val="0032504E"/>
    <w:rsid w:val="00325A34"/>
    <w:rsid w:val="003261E4"/>
    <w:rsid w:val="0032760C"/>
    <w:rsid w:val="00330239"/>
    <w:rsid w:val="00331046"/>
    <w:rsid w:val="00334B8C"/>
    <w:rsid w:val="00334C49"/>
    <w:rsid w:val="003351CE"/>
    <w:rsid w:val="00335BEF"/>
    <w:rsid w:val="003409D9"/>
    <w:rsid w:val="0034154B"/>
    <w:rsid w:val="00342C54"/>
    <w:rsid w:val="00343AAE"/>
    <w:rsid w:val="00347D46"/>
    <w:rsid w:val="00351289"/>
    <w:rsid w:val="00354824"/>
    <w:rsid w:val="00354F9A"/>
    <w:rsid w:val="00356F3D"/>
    <w:rsid w:val="003657E4"/>
    <w:rsid w:val="0037296D"/>
    <w:rsid w:val="00374066"/>
    <w:rsid w:val="00374C82"/>
    <w:rsid w:val="00375D8F"/>
    <w:rsid w:val="00375D9E"/>
    <w:rsid w:val="003760E8"/>
    <w:rsid w:val="00377697"/>
    <w:rsid w:val="00381CAB"/>
    <w:rsid w:val="00383DDE"/>
    <w:rsid w:val="00385E5A"/>
    <w:rsid w:val="00386339"/>
    <w:rsid w:val="0039283A"/>
    <w:rsid w:val="00393EDE"/>
    <w:rsid w:val="00394318"/>
    <w:rsid w:val="003A5BC8"/>
    <w:rsid w:val="003A616D"/>
    <w:rsid w:val="003B55BB"/>
    <w:rsid w:val="003B59B8"/>
    <w:rsid w:val="003B6BCC"/>
    <w:rsid w:val="003C47BD"/>
    <w:rsid w:val="003D133E"/>
    <w:rsid w:val="003D2710"/>
    <w:rsid w:val="003D374F"/>
    <w:rsid w:val="003D5305"/>
    <w:rsid w:val="003D61B0"/>
    <w:rsid w:val="003E143B"/>
    <w:rsid w:val="003E161A"/>
    <w:rsid w:val="003E1A1F"/>
    <w:rsid w:val="003E1BC5"/>
    <w:rsid w:val="003E4F6A"/>
    <w:rsid w:val="003E6796"/>
    <w:rsid w:val="003E7301"/>
    <w:rsid w:val="003F0749"/>
    <w:rsid w:val="003F1133"/>
    <w:rsid w:val="003F5AC1"/>
    <w:rsid w:val="003F5DEC"/>
    <w:rsid w:val="004001C9"/>
    <w:rsid w:val="004002BF"/>
    <w:rsid w:val="00400327"/>
    <w:rsid w:val="00400425"/>
    <w:rsid w:val="00400872"/>
    <w:rsid w:val="004013B6"/>
    <w:rsid w:val="00401EAB"/>
    <w:rsid w:val="0040216D"/>
    <w:rsid w:val="00404E1E"/>
    <w:rsid w:val="00405E02"/>
    <w:rsid w:val="00406C6B"/>
    <w:rsid w:val="00406D59"/>
    <w:rsid w:val="00410901"/>
    <w:rsid w:val="0041134C"/>
    <w:rsid w:val="004113B8"/>
    <w:rsid w:val="00411910"/>
    <w:rsid w:val="0041193A"/>
    <w:rsid w:val="004140F6"/>
    <w:rsid w:val="00414456"/>
    <w:rsid w:val="00416606"/>
    <w:rsid w:val="00417054"/>
    <w:rsid w:val="0041728B"/>
    <w:rsid w:val="004236FE"/>
    <w:rsid w:val="00424558"/>
    <w:rsid w:val="00430E41"/>
    <w:rsid w:val="00431757"/>
    <w:rsid w:val="004337DA"/>
    <w:rsid w:val="004356C1"/>
    <w:rsid w:val="00444FB2"/>
    <w:rsid w:val="00447320"/>
    <w:rsid w:val="00447F54"/>
    <w:rsid w:val="00450608"/>
    <w:rsid w:val="00452CBC"/>
    <w:rsid w:val="0045306A"/>
    <w:rsid w:val="0045394F"/>
    <w:rsid w:val="004559F9"/>
    <w:rsid w:val="00457DFD"/>
    <w:rsid w:val="004613C9"/>
    <w:rsid w:val="00461BAF"/>
    <w:rsid w:val="0046327B"/>
    <w:rsid w:val="00466AAD"/>
    <w:rsid w:val="004677B1"/>
    <w:rsid w:val="0047000D"/>
    <w:rsid w:val="0047027C"/>
    <w:rsid w:val="0047692F"/>
    <w:rsid w:val="004776C0"/>
    <w:rsid w:val="00477AC6"/>
    <w:rsid w:val="00477B76"/>
    <w:rsid w:val="00480161"/>
    <w:rsid w:val="00481FA4"/>
    <w:rsid w:val="00482FAD"/>
    <w:rsid w:val="0048442B"/>
    <w:rsid w:val="004857E4"/>
    <w:rsid w:val="00485CE0"/>
    <w:rsid w:val="00486445"/>
    <w:rsid w:val="0049119D"/>
    <w:rsid w:val="004920F9"/>
    <w:rsid w:val="00492E5C"/>
    <w:rsid w:val="004A1E22"/>
    <w:rsid w:val="004A3EA4"/>
    <w:rsid w:val="004A5EC2"/>
    <w:rsid w:val="004A6420"/>
    <w:rsid w:val="004A7F54"/>
    <w:rsid w:val="004B3FDC"/>
    <w:rsid w:val="004B44D5"/>
    <w:rsid w:val="004B45A8"/>
    <w:rsid w:val="004B53A1"/>
    <w:rsid w:val="004B6F7B"/>
    <w:rsid w:val="004B7403"/>
    <w:rsid w:val="004C3FDA"/>
    <w:rsid w:val="004C41A4"/>
    <w:rsid w:val="004C5416"/>
    <w:rsid w:val="004C6ED7"/>
    <w:rsid w:val="004C7453"/>
    <w:rsid w:val="004D1990"/>
    <w:rsid w:val="004D2B74"/>
    <w:rsid w:val="004D4A83"/>
    <w:rsid w:val="004D6C4A"/>
    <w:rsid w:val="004D7240"/>
    <w:rsid w:val="004E65F6"/>
    <w:rsid w:val="004E6B3B"/>
    <w:rsid w:val="004E783E"/>
    <w:rsid w:val="004E7D7A"/>
    <w:rsid w:val="004E7FBE"/>
    <w:rsid w:val="004F24E5"/>
    <w:rsid w:val="004F712F"/>
    <w:rsid w:val="004F7F5E"/>
    <w:rsid w:val="005006CF"/>
    <w:rsid w:val="00503EE0"/>
    <w:rsid w:val="005064D0"/>
    <w:rsid w:val="00507167"/>
    <w:rsid w:val="005120AC"/>
    <w:rsid w:val="00513003"/>
    <w:rsid w:val="00514BA9"/>
    <w:rsid w:val="00516F61"/>
    <w:rsid w:val="005203D6"/>
    <w:rsid w:val="00520DD7"/>
    <w:rsid w:val="00526B83"/>
    <w:rsid w:val="005277DD"/>
    <w:rsid w:val="00527B31"/>
    <w:rsid w:val="00530114"/>
    <w:rsid w:val="00531A66"/>
    <w:rsid w:val="005323F2"/>
    <w:rsid w:val="005326BE"/>
    <w:rsid w:val="00535CF8"/>
    <w:rsid w:val="00536934"/>
    <w:rsid w:val="00536D09"/>
    <w:rsid w:val="00541FCF"/>
    <w:rsid w:val="00543EE4"/>
    <w:rsid w:val="005456A7"/>
    <w:rsid w:val="0054634D"/>
    <w:rsid w:val="00553B8A"/>
    <w:rsid w:val="00555E24"/>
    <w:rsid w:val="00560215"/>
    <w:rsid w:val="0056773A"/>
    <w:rsid w:val="0057049A"/>
    <w:rsid w:val="00570AC9"/>
    <w:rsid w:val="00572272"/>
    <w:rsid w:val="00572E53"/>
    <w:rsid w:val="005759A5"/>
    <w:rsid w:val="00577422"/>
    <w:rsid w:val="00580C3B"/>
    <w:rsid w:val="005862F4"/>
    <w:rsid w:val="005874FE"/>
    <w:rsid w:val="00587C36"/>
    <w:rsid w:val="00590778"/>
    <w:rsid w:val="00591069"/>
    <w:rsid w:val="00591D43"/>
    <w:rsid w:val="0059323A"/>
    <w:rsid w:val="005941CB"/>
    <w:rsid w:val="005941FC"/>
    <w:rsid w:val="00595428"/>
    <w:rsid w:val="0059661F"/>
    <w:rsid w:val="00597CCF"/>
    <w:rsid w:val="005A463F"/>
    <w:rsid w:val="005A5ABC"/>
    <w:rsid w:val="005A5CB6"/>
    <w:rsid w:val="005B3893"/>
    <w:rsid w:val="005B491D"/>
    <w:rsid w:val="005B4BD1"/>
    <w:rsid w:val="005B5932"/>
    <w:rsid w:val="005B62D9"/>
    <w:rsid w:val="005B6308"/>
    <w:rsid w:val="005C0D0F"/>
    <w:rsid w:val="005C0F9D"/>
    <w:rsid w:val="005C3792"/>
    <w:rsid w:val="005C3DA7"/>
    <w:rsid w:val="005C5C56"/>
    <w:rsid w:val="005C67AF"/>
    <w:rsid w:val="005D0863"/>
    <w:rsid w:val="005D279D"/>
    <w:rsid w:val="005D3B4A"/>
    <w:rsid w:val="005D4971"/>
    <w:rsid w:val="005E0088"/>
    <w:rsid w:val="005E16C8"/>
    <w:rsid w:val="005E340C"/>
    <w:rsid w:val="005E528F"/>
    <w:rsid w:val="005E543B"/>
    <w:rsid w:val="005E7AE1"/>
    <w:rsid w:val="005F17C9"/>
    <w:rsid w:val="005F1C10"/>
    <w:rsid w:val="005F45AE"/>
    <w:rsid w:val="005F5FBC"/>
    <w:rsid w:val="005F7285"/>
    <w:rsid w:val="005F7992"/>
    <w:rsid w:val="006009D4"/>
    <w:rsid w:val="00600FBE"/>
    <w:rsid w:val="00601ED2"/>
    <w:rsid w:val="00603D4D"/>
    <w:rsid w:val="006064E3"/>
    <w:rsid w:val="00606A55"/>
    <w:rsid w:val="00607225"/>
    <w:rsid w:val="00611A0A"/>
    <w:rsid w:val="00612B9F"/>
    <w:rsid w:val="0061515A"/>
    <w:rsid w:val="006203CA"/>
    <w:rsid w:val="00621721"/>
    <w:rsid w:val="00621B96"/>
    <w:rsid w:val="006222E3"/>
    <w:rsid w:val="006256D5"/>
    <w:rsid w:val="006268D6"/>
    <w:rsid w:val="00627D3A"/>
    <w:rsid w:val="00630D22"/>
    <w:rsid w:val="0063118E"/>
    <w:rsid w:val="00631423"/>
    <w:rsid w:val="00634009"/>
    <w:rsid w:val="00635B5A"/>
    <w:rsid w:val="00636631"/>
    <w:rsid w:val="00636E19"/>
    <w:rsid w:val="00644631"/>
    <w:rsid w:val="00644F94"/>
    <w:rsid w:val="0064769C"/>
    <w:rsid w:val="0065415E"/>
    <w:rsid w:val="00654AC1"/>
    <w:rsid w:val="00655090"/>
    <w:rsid w:val="006562D9"/>
    <w:rsid w:val="0065706F"/>
    <w:rsid w:val="00657B88"/>
    <w:rsid w:val="00657CC5"/>
    <w:rsid w:val="006606A9"/>
    <w:rsid w:val="0066274F"/>
    <w:rsid w:val="006641F5"/>
    <w:rsid w:val="006643A3"/>
    <w:rsid w:val="006643DC"/>
    <w:rsid w:val="006671CE"/>
    <w:rsid w:val="00670B33"/>
    <w:rsid w:val="00674175"/>
    <w:rsid w:val="0067490E"/>
    <w:rsid w:val="00680456"/>
    <w:rsid w:val="00680544"/>
    <w:rsid w:val="00682ECE"/>
    <w:rsid w:val="0068356D"/>
    <w:rsid w:val="0068408A"/>
    <w:rsid w:val="00685137"/>
    <w:rsid w:val="00690E21"/>
    <w:rsid w:val="00694BF1"/>
    <w:rsid w:val="00696D99"/>
    <w:rsid w:val="006A01D0"/>
    <w:rsid w:val="006A2870"/>
    <w:rsid w:val="006A3ABA"/>
    <w:rsid w:val="006A689A"/>
    <w:rsid w:val="006A6B1B"/>
    <w:rsid w:val="006A7090"/>
    <w:rsid w:val="006B0CE4"/>
    <w:rsid w:val="006B1A0B"/>
    <w:rsid w:val="006B3420"/>
    <w:rsid w:val="006B3A0B"/>
    <w:rsid w:val="006B47B6"/>
    <w:rsid w:val="006B51C6"/>
    <w:rsid w:val="006B5D24"/>
    <w:rsid w:val="006B6CAA"/>
    <w:rsid w:val="006B74FA"/>
    <w:rsid w:val="006C01CE"/>
    <w:rsid w:val="006C19E0"/>
    <w:rsid w:val="006C1A0F"/>
    <w:rsid w:val="006C5CD9"/>
    <w:rsid w:val="006D327E"/>
    <w:rsid w:val="006D349A"/>
    <w:rsid w:val="006D3604"/>
    <w:rsid w:val="006D3BAC"/>
    <w:rsid w:val="006D3E7D"/>
    <w:rsid w:val="006D6059"/>
    <w:rsid w:val="006D6880"/>
    <w:rsid w:val="006D7391"/>
    <w:rsid w:val="006E19BB"/>
    <w:rsid w:val="006E37FE"/>
    <w:rsid w:val="006E3B74"/>
    <w:rsid w:val="006E5951"/>
    <w:rsid w:val="006E5E17"/>
    <w:rsid w:val="006E69C0"/>
    <w:rsid w:val="006F0F16"/>
    <w:rsid w:val="00702715"/>
    <w:rsid w:val="00702E7A"/>
    <w:rsid w:val="0070520A"/>
    <w:rsid w:val="007124C6"/>
    <w:rsid w:val="00712873"/>
    <w:rsid w:val="00713837"/>
    <w:rsid w:val="00713F38"/>
    <w:rsid w:val="0071437C"/>
    <w:rsid w:val="0071793C"/>
    <w:rsid w:val="00717C9B"/>
    <w:rsid w:val="00720079"/>
    <w:rsid w:val="00722299"/>
    <w:rsid w:val="00722C18"/>
    <w:rsid w:val="0072308A"/>
    <w:rsid w:val="007237F6"/>
    <w:rsid w:val="00725205"/>
    <w:rsid w:val="00726A2C"/>
    <w:rsid w:val="00726C05"/>
    <w:rsid w:val="00727196"/>
    <w:rsid w:val="00730462"/>
    <w:rsid w:val="00731D95"/>
    <w:rsid w:val="00733A8E"/>
    <w:rsid w:val="007426B6"/>
    <w:rsid w:val="00742FBF"/>
    <w:rsid w:val="007448C0"/>
    <w:rsid w:val="00745B2A"/>
    <w:rsid w:val="00745B3E"/>
    <w:rsid w:val="007479E9"/>
    <w:rsid w:val="00751CEA"/>
    <w:rsid w:val="007534D7"/>
    <w:rsid w:val="0075387D"/>
    <w:rsid w:val="00753D22"/>
    <w:rsid w:val="00755C48"/>
    <w:rsid w:val="0075613F"/>
    <w:rsid w:val="007563BE"/>
    <w:rsid w:val="007605DA"/>
    <w:rsid w:val="007661C4"/>
    <w:rsid w:val="00771BDE"/>
    <w:rsid w:val="00772B1C"/>
    <w:rsid w:val="00772BC9"/>
    <w:rsid w:val="00775CC2"/>
    <w:rsid w:val="00777E75"/>
    <w:rsid w:val="00781ABC"/>
    <w:rsid w:val="00782DDC"/>
    <w:rsid w:val="00783641"/>
    <w:rsid w:val="00783848"/>
    <w:rsid w:val="00784D39"/>
    <w:rsid w:val="00784D7F"/>
    <w:rsid w:val="00785A5F"/>
    <w:rsid w:val="00785B70"/>
    <w:rsid w:val="00787017"/>
    <w:rsid w:val="00787279"/>
    <w:rsid w:val="0078777A"/>
    <w:rsid w:val="00791AD2"/>
    <w:rsid w:val="00793E41"/>
    <w:rsid w:val="00797A59"/>
    <w:rsid w:val="00797C4E"/>
    <w:rsid w:val="007A3218"/>
    <w:rsid w:val="007A53AE"/>
    <w:rsid w:val="007A5790"/>
    <w:rsid w:val="007A58BE"/>
    <w:rsid w:val="007A7C02"/>
    <w:rsid w:val="007B10AF"/>
    <w:rsid w:val="007B31F7"/>
    <w:rsid w:val="007B4058"/>
    <w:rsid w:val="007B4C0E"/>
    <w:rsid w:val="007B6696"/>
    <w:rsid w:val="007B7EF2"/>
    <w:rsid w:val="007C08D8"/>
    <w:rsid w:val="007C0DF4"/>
    <w:rsid w:val="007C17D6"/>
    <w:rsid w:val="007C2E96"/>
    <w:rsid w:val="007C3B96"/>
    <w:rsid w:val="007C484A"/>
    <w:rsid w:val="007C4859"/>
    <w:rsid w:val="007C4DE9"/>
    <w:rsid w:val="007D15B8"/>
    <w:rsid w:val="007D161F"/>
    <w:rsid w:val="007D2469"/>
    <w:rsid w:val="007D24AD"/>
    <w:rsid w:val="007D2741"/>
    <w:rsid w:val="007D28DB"/>
    <w:rsid w:val="007D546D"/>
    <w:rsid w:val="007D5824"/>
    <w:rsid w:val="007D6563"/>
    <w:rsid w:val="007E0216"/>
    <w:rsid w:val="007E30EF"/>
    <w:rsid w:val="007E6A89"/>
    <w:rsid w:val="007F4F37"/>
    <w:rsid w:val="007F5990"/>
    <w:rsid w:val="007F5FF9"/>
    <w:rsid w:val="008009EB"/>
    <w:rsid w:val="00800FC8"/>
    <w:rsid w:val="00801A89"/>
    <w:rsid w:val="00801F0C"/>
    <w:rsid w:val="008023B0"/>
    <w:rsid w:val="00806FF2"/>
    <w:rsid w:val="0080783B"/>
    <w:rsid w:val="00810F98"/>
    <w:rsid w:val="00813137"/>
    <w:rsid w:val="00820936"/>
    <w:rsid w:val="008223D1"/>
    <w:rsid w:val="00827C4B"/>
    <w:rsid w:val="00830A7D"/>
    <w:rsid w:val="0083151A"/>
    <w:rsid w:val="00834DE2"/>
    <w:rsid w:val="008359F8"/>
    <w:rsid w:val="0084284C"/>
    <w:rsid w:val="008449D4"/>
    <w:rsid w:val="00846268"/>
    <w:rsid w:val="00851843"/>
    <w:rsid w:val="00852241"/>
    <w:rsid w:val="0085278B"/>
    <w:rsid w:val="008567BF"/>
    <w:rsid w:val="00857002"/>
    <w:rsid w:val="00865CFF"/>
    <w:rsid w:val="00866148"/>
    <w:rsid w:val="00866368"/>
    <w:rsid w:val="008674E4"/>
    <w:rsid w:val="008707E8"/>
    <w:rsid w:val="00871F6B"/>
    <w:rsid w:val="0087324C"/>
    <w:rsid w:val="00874F7B"/>
    <w:rsid w:val="008821AA"/>
    <w:rsid w:val="00883185"/>
    <w:rsid w:val="00883FCE"/>
    <w:rsid w:val="00892E4F"/>
    <w:rsid w:val="008937EA"/>
    <w:rsid w:val="00893E14"/>
    <w:rsid w:val="00895F0A"/>
    <w:rsid w:val="008A21DF"/>
    <w:rsid w:val="008A2C2A"/>
    <w:rsid w:val="008A534E"/>
    <w:rsid w:val="008A5CF2"/>
    <w:rsid w:val="008A72DE"/>
    <w:rsid w:val="008B0A84"/>
    <w:rsid w:val="008B15D6"/>
    <w:rsid w:val="008B2325"/>
    <w:rsid w:val="008B2FBA"/>
    <w:rsid w:val="008B3DA4"/>
    <w:rsid w:val="008B471E"/>
    <w:rsid w:val="008B4FFC"/>
    <w:rsid w:val="008B5107"/>
    <w:rsid w:val="008B560D"/>
    <w:rsid w:val="008B5670"/>
    <w:rsid w:val="008B5C1D"/>
    <w:rsid w:val="008B76DF"/>
    <w:rsid w:val="008C0256"/>
    <w:rsid w:val="008C1DBD"/>
    <w:rsid w:val="008C21E6"/>
    <w:rsid w:val="008C416B"/>
    <w:rsid w:val="008C49C0"/>
    <w:rsid w:val="008C4EF7"/>
    <w:rsid w:val="008C5654"/>
    <w:rsid w:val="008C6E0C"/>
    <w:rsid w:val="008D2B5C"/>
    <w:rsid w:val="008D397A"/>
    <w:rsid w:val="008D592C"/>
    <w:rsid w:val="008D5FEF"/>
    <w:rsid w:val="008D7459"/>
    <w:rsid w:val="008E4C71"/>
    <w:rsid w:val="008F073D"/>
    <w:rsid w:val="008F0959"/>
    <w:rsid w:val="008F1997"/>
    <w:rsid w:val="008F235A"/>
    <w:rsid w:val="008F5DDF"/>
    <w:rsid w:val="009054A9"/>
    <w:rsid w:val="009056CA"/>
    <w:rsid w:val="00906418"/>
    <w:rsid w:val="00906A35"/>
    <w:rsid w:val="009166FA"/>
    <w:rsid w:val="00921352"/>
    <w:rsid w:val="00921598"/>
    <w:rsid w:val="0092303E"/>
    <w:rsid w:val="00925849"/>
    <w:rsid w:val="009330AA"/>
    <w:rsid w:val="00934A83"/>
    <w:rsid w:val="00934FF8"/>
    <w:rsid w:val="00946379"/>
    <w:rsid w:val="009475B3"/>
    <w:rsid w:val="00947AA6"/>
    <w:rsid w:val="00952530"/>
    <w:rsid w:val="0095297A"/>
    <w:rsid w:val="00957F00"/>
    <w:rsid w:val="00961636"/>
    <w:rsid w:val="00962DA2"/>
    <w:rsid w:val="00966AC9"/>
    <w:rsid w:val="00967B19"/>
    <w:rsid w:val="00967E6A"/>
    <w:rsid w:val="00973C7D"/>
    <w:rsid w:val="009771BB"/>
    <w:rsid w:val="00977B90"/>
    <w:rsid w:val="00980806"/>
    <w:rsid w:val="00982E49"/>
    <w:rsid w:val="0098775D"/>
    <w:rsid w:val="00987978"/>
    <w:rsid w:val="009916F4"/>
    <w:rsid w:val="009954F8"/>
    <w:rsid w:val="00996D56"/>
    <w:rsid w:val="009A164E"/>
    <w:rsid w:val="009A36B5"/>
    <w:rsid w:val="009A46EB"/>
    <w:rsid w:val="009A779F"/>
    <w:rsid w:val="009B0E0F"/>
    <w:rsid w:val="009B18C5"/>
    <w:rsid w:val="009B596C"/>
    <w:rsid w:val="009B6863"/>
    <w:rsid w:val="009B7477"/>
    <w:rsid w:val="009B75F9"/>
    <w:rsid w:val="009C03E3"/>
    <w:rsid w:val="009C54D0"/>
    <w:rsid w:val="009C56BF"/>
    <w:rsid w:val="009C570B"/>
    <w:rsid w:val="009C5CE6"/>
    <w:rsid w:val="009D2F1B"/>
    <w:rsid w:val="009D3B86"/>
    <w:rsid w:val="009D52F0"/>
    <w:rsid w:val="009D66C1"/>
    <w:rsid w:val="009D7394"/>
    <w:rsid w:val="009E0205"/>
    <w:rsid w:val="009E0312"/>
    <w:rsid w:val="009E1ACE"/>
    <w:rsid w:val="009E47D9"/>
    <w:rsid w:val="009F545D"/>
    <w:rsid w:val="009F6EC8"/>
    <w:rsid w:val="009F7B90"/>
    <w:rsid w:val="00A026D7"/>
    <w:rsid w:val="00A03F28"/>
    <w:rsid w:val="00A06AD2"/>
    <w:rsid w:val="00A07CD0"/>
    <w:rsid w:val="00A11282"/>
    <w:rsid w:val="00A11337"/>
    <w:rsid w:val="00A1183E"/>
    <w:rsid w:val="00A13D2E"/>
    <w:rsid w:val="00A14742"/>
    <w:rsid w:val="00A14A0C"/>
    <w:rsid w:val="00A15926"/>
    <w:rsid w:val="00A165C9"/>
    <w:rsid w:val="00A1714A"/>
    <w:rsid w:val="00A17E7F"/>
    <w:rsid w:val="00A20833"/>
    <w:rsid w:val="00A258F5"/>
    <w:rsid w:val="00A26960"/>
    <w:rsid w:val="00A4082F"/>
    <w:rsid w:val="00A42600"/>
    <w:rsid w:val="00A4503E"/>
    <w:rsid w:val="00A503BF"/>
    <w:rsid w:val="00A50DE3"/>
    <w:rsid w:val="00A51C53"/>
    <w:rsid w:val="00A52A42"/>
    <w:rsid w:val="00A52F7C"/>
    <w:rsid w:val="00A54CBD"/>
    <w:rsid w:val="00A558CD"/>
    <w:rsid w:val="00A613B7"/>
    <w:rsid w:val="00A64001"/>
    <w:rsid w:val="00A67294"/>
    <w:rsid w:val="00A70BAE"/>
    <w:rsid w:val="00A71391"/>
    <w:rsid w:val="00A75096"/>
    <w:rsid w:val="00A7741E"/>
    <w:rsid w:val="00A82794"/>
    <w:rsid w:val="00A8501E"/>
    <w:rsid w:val="00A854DF"/>
    <w:rsid w:val="00A85814"/>
    <w:rsid w:val="00A902C8"/>
    <w:rsid w:val="00A90B8A"/>
    <w:rsid w:val="00A9135B"/>
    <w:rsid w:val="00A92665"/>
    <w:rsid w:val="00A935B1"/>
    <w:rsid w:val="00A969B2"/>
    <w:rsid w:val="00A96CD0"/>
    <w:rsid w:val="00AA02E7"/>
    <w:rsid w:val="00AA2668"/>
    <w:rsid w:val="00AA520B"/>
    <w:rsid w:val="00AA566F"/>
    <w:rsid w:val="00AA66C9"/>
    <w:rsid w:val="00AB0AB3"/>
    <w:rsid w:val="00AB1712"/>
    <w:rsid w:val="00AB2D67"/>
    <w:rsid w:val="00AB5E40"/>
    <w:rsid w:val="00AB63F1"/>
    <w:rsid w:val="00AB7E1B"/>
    <w:rsid w:val="00AC0369"/>
    <w:rsid w:val="00AC4725"/>
    <w:rsid w:val="00AD37CC"/>
    <w:rsid w:val="00AD42EE"/>
    <w:rsid w:val="00AD54D0"/>
    <w:rsid w:val="00AD7398"/>
    <w:rsid w:val="00AE079E"/>
    <w:rsid w:val="00AE2E08"/>
    <w:rsid w:val="00AE4C3A"/>
    <w:rsid w:val="00AE6945"/>
    <w:rsid w:val="00AE7FA0"/>
    <w:rsid w:val="00AF03BD"/>
    <w:rsid w:val="00AF3FF5"/>
    <w:rsid w:val="00AF4040"/>
    <w:rsid w:val="00AF43A4"/>
    <w:rsid w:val="00AF4650"/>
    <w:rsid w:val="00AF549E"/>
    <w:rsid w:val="00B0119D"/>
    <w:rsid w:val="00B024FE"/>
    <w:rsid w:val="00B03573"/>
    <w:rsid w:val="00B03647"/>
    <w:rsid w:val="00B06CF2"/>
    <w:rsid w:val="00B07640"/>
    <w:rsid w:val="00B132B1"/>
    <w:rsid w:val="00B15602"/>
    <w:rsid w:val="00B171E2"/>
    <w:rsid w:val="00B33D64"/>
    <w:rsid w:val="00B36EA7"/>
    <w:rsid w:val="00B37D3D"/>
    <w:rsid w:val="00B406FE"/>
    <w:rsid w:val="00B40F34"/>
    <w:rsid w:val="00B427DB"/>
    <w:rsid w:val="00B43C39"/>
    <w:rsid w:val="00B44A37"/>
    <w:rsid w:val="00B4524F"/>
    <w:rsid w:val="00B458FA"/>
    <w:rsid w:val="00B632D7"/>
    <w:rsid w:val="00B652A2"/>
    <w:rsid w:val="00B65FE0"/>
    <w:rsid w:val="00B660CD"/>
    <w:rsid w:val="00B7341B"/>
    <w:rsid w:val="00B74032"/>
    <w:rsid w:val="00B7560D"/>
    <w:rsid w:val="00B830F1"/>
    <w:rsid w:val="00B84557"/>
    <w:rsid w:val="00B85E66"/>
    <w:rsid w:val="00B86D81"/>
    <w:rsid w:val="00B90349"/>
    <w:rsid w:val="00B90757"/>
    <w:rsid w:val="00B939D2"/>
    <w:rsid w:val="00B93E42"/>
    <w:rsid w:val="00BA0DF1"/>
    <w:rsid w:val="00BA11C8"/>
    <w:rsid w:val="00BA1414"/>
    <w:rsid w:val="00BA18BE"/>
    <w:rsid w:val="00BA4F64"/>
    <w:rsid w:val="00BA4F84"/>
    <w:rsid w:val="00BA54E5"/>
    <w:rsid w:val="00BB49BE"/>
    <w:rsid w:val="00BB4C37"/>
    <w:rsid w:val="00BC2352"/>
    <w:rsid w:val="00BC4F8C"/>
    <w:rsid w:val="00BD33B2"/>
    <w:rsid w:val="00BD4958"/>
    <w:rsid w:val="00BD5DDC"/>
    <w:rsid w:val="00BD6A7F"/>
    <w:rsid w:val="00BD6BB5"/>
    <w:rsid w:val="00BD78FE"/>
    <w:rsid w:val="00BE2724"/>
    <w:rsid w:val="00BE3112"/>
    <w:rsid w:val="00BE45A3"/>
    <w:rsid w:val="00BE4BDA"/>
    <w:rsid w:val="00BF0144"/>
    <w:rsid w:val="00BF6AF0"/>
    <w:rsid w:val="00C00D11"/>
    <w:rsid w:val="00C01001"/>
    <w:rsid w:val="00C02790"/>
    <w:rsid w:val="00C04654"/>
    <w:rsid w:val="00C055AA"/>
    <w:rsid w:val="00C0638B"/>
    <w:rsid w:val="00C14EEE"/>
    <w:rsid w:val="00C15DFE"/>
    <w:rsid w:val="00C16E86"/>
    <w:rsid w:val="00C201B7"/>
    <w:rsid w:val="00C20BE1"/>
    <w:rsid w:val="00C2107F"/>
    <w:rsid w:val="00C21641"/>
    <w:rsid w:val="00C219BC"/>
    <w:rsid w:val="00C24576"/>
    <w:rsid w:val="00C24B92"/>
    <w:rsid w:val="00C24CF4"/>
    <w:rsid w:val="00C24D76"/>
    <w:rsid w:val="00C31E71"/>
    <w:rsid w:val="00C33A94"/>
    <w:rsid w:val="00C35809"/>
    <w:rsid w:val="00C37712"/>
    <w:rsid w:val="00C37EC5"/>
    <w:rsid w:val="00C40E0A"/>
    <w:rsid w:val="00C4690A"/>
    <w:rsid w:val="00C46E05"/>
    <w:rsid w:val="00C474AF"/>
    <w:rsid w:val="00C47A22"/>
    <w:rsid w:val="00C51523"/>
    <w:rsid w:val="00C5234E"/>
    <w:rsid w:val="00C55F77"/>
    <w:rsid w:val="00C56A80"/>
    <w:rsid w:val="00C6015B"/>
    <w:rsid w:val="00C6039B"/>
    <w:rsid w:val="00C6143A"/>
    <w:rsid w:val="00C6572F"/>
    <w:rsid w:val="00C66874"/>
    <w:rsid w:val="00C67F3A"/>
    <w:rsid w:val="00C749EB"/>
    <w:rsid w:val="00C8003B"/>
    <w:rsid w:val="00C80135"/>
    <w:rsid w:val="00C81D0D"/>
    <w:rsid w:val="00C82CC2"/>
    <w:rsid w:val="00C848FA"/>
    <w:rsid w:val="00C860B3"/>
    <w:rsid w:val="00C91E98"/>
    <w:rsid w:val="00C92B2D"/>
    <w:rsid w:val="00C92BC5"/>
    <w:rsid w:val="00CA5031"/>
    <w:rsid w:val="00CA6E1B"/>
    <w:rsid w:val="00CB00DC"/>
    <w:rsid w:val="00CB2CEA"/>
    <w:rsid w:val="00CB3CDF"/>
    <w:rsid w:val="00CB5126"/>
    <w:rsid w:val="00CB5339"/>
    <w:rsid w:val="00CB6024"/>
    <w:rsid w:val="00CB6B9C"/>
    <w:rsid w:val="00CB7567"/>
    <w:rsid w:val="00CB7A24"/>
    <w:rsid w:val="00CC08FC"/>
    <w:rsid w:val="00CC146D"/>
    <w:rsid w:val="00CC1C38"/>
    <w:rsid w:val="00CC277B"/>
    <w:rsid w:val="00CC52DF"/>
    <w:rsid w:val="00CC6242"/>
    <w:rsid w:val="00CD15D3"/>
    <w:rsid w:val="00CD7954"/>
    <w:rsid w:val="00CD79AD"/>
    <w:rsid w:val="00CE0FB0"/>
    <w:rsid w:val="00CE39EE"/>
    <w:rsid w:val="00CE426F"/>
    <w:rsid w:val="00CE6C1B"/>
    <w:rsid w:val="00CF27BF"/>
    <w:rsid w:val="00CF43DB"/>
    <w:rsid w:val="00CF5AF1"/>
    <w:rsid w:val="00CF6418"/>
    <w:rsid w:val="00D0007D"/>
    <w:rsid w:val="00D000AA"/>
    <w:rsid w:val="00D01F71"/>
    <w:rsid w:val="00D04EF2"/>
    <w:rsid w:val="00D0714C"/>
    <w:rsid w:val="00D15029"/>
    <w:rsid w:val="00D158F6"/>
    <w:rsid w:val="00D20F07"/>
    <w:rsid w:val="00D23FED"/>
    <w:rsid w:val="00D24802"/>
    <w:rsid w:val="00D30611"/>
    <w:rsid w:val="00D365D8"/>
    <w:rsid w:val="00D37AB0"/>
    <w:rsid w:val="00D40A8F"/>
    <w:rsid w:val="00D4103B"/>
    <w:rsid w:val="00D42FEA"/>
    <w:rsid w:val="00D4309E"/>
    <w:rsid w:val="00D43A9E"/>
    <w:rsid w:val="00D461DA"/>
    <w:rsid w:val="00D627AE"/>
    <w:rsid w:val="00D63400"/>
    <w:rsid w:val="00D645A5"/>
    <w:rsid w:val="00D648A3"/>
    <w:rsid w:val="00D6593E"/>
    <w:rsid w:val="00D73D04"/>
    <w:rsid w:val="00D745EB"/>
    <w:rsid w:val="00D77363"/>
    <w:rsid w:val="00D77BBC"/>
    <w:rsid w:val="00D814A2"/>
    <w:rsid w:val="00D81C38"/>
    <w:rsid w:val="00D82246"/>
    <w:rsid w:val="00D84177"/>
    <w:rsid w:val="00D87A50"/>
    <w:rsid w:val="00D87D5F"/>
    <w:rsid w:val="00D9104B"/>
    <w:rsid w:val="00D91F68"/>
    <w:rsid w:val="00D92D39"/>
    <w:rsid w:val="00D9466A"/>
    <w:rsid w:val="00D951CD"/>
    <w:rsid w:val="00D958BB"/>
    <w:rsid w:val="00D97B3E"/>
    <w:rsid w:val="00DA2DE1"/>
    <w:rsid w:val="00DA5778"/>
    <w:rsid w:val="00DA68DA"/>
    <w:rsid w:val="00DB1CFF"/>
    <w:rsid w:val="00DB3ECA"/>
    <w:rsid w:val="00DB7697"/>
    <w:rsid w:val="00DB778E"/>
    <w:rsid w:val="00DC15C9"/>
    <w:rsid w:val="00DC2522"/>
    <w:rsid w:val="00DC258E"/>
    <w:rsid w:val="00DC5519"/>
    <w:rsid w:val="00DC55B6"/>
    <w:rsid w:val="00DC5956"/>
    <w:rsid w:val="00DC6426"/>
    <w:rsid w:val="00DC6CA6"/>
    <w:rsid w:val="00DC7319"/>
    <w:rsid w:val="00DD0224"/>
    <w:rsid w:val="00DD0B55"/>
    <w:rsid w:val="00DD169D"/>
    <w:rsid w:val="00DD17CE"/>
    <w:rsid w:val="00DD54A5"/>
    <w:rsid w:val="00DE0D72"/>
    <w:rsid w:val="00DE3705"/>
    <w:rsid w:val="00DE55C9"/>
    <w:rsid w:val="00DE6B2F"/>
    <w:rsid w:val="00DF2303"/>
    <w:rsid w:val="00DF23F6"/>
    <w:rsid w:val="00DF2E7F"/>
    <w:rsid w:val="00DF2F60"/>
    <w:rsid w:val="00DF4FE4"/>
    <w:rsid w:val="00DF66B5"/>
    <w:rsid w:val="00DF6BBD"/>
    <w:rsid w:val="00DF6CCE"/>
    <w:rsid w:val="00DF74C5"/>
    <w:rsid w:val="00DF78D1"/>
    <w:rsid w:val="00E00883"/>
    <w:rsid w:val="00E02254"/>
    <w:rsid w:val="00E0510B"/>
    <w:rsid w:val="00E05D0A"/>
    <w:rsid w:val="00E07613"/>
    <w:rsid w:val="00E125C6"/>
    <w:rsid w:val="00E200C9"/>
    <w:rsid w:val="00E21ED3"/>
    <w:rsid w:val="00E21FBE"/>
    <w:rsid w:val="00E23D46"/>
    <w:rsid w:val="00E24913"/>
    <w:rsid w:val="00E2523B"/>
    <w:rsid w:val="00E255C0"/>
    <w:rsid w:val="00E25EEF"/>
    <w:rsid w:val="00E346BC"/>
    <w:rsid w:val="00E4020A"/>
    <w:rsid w:val="00E40381"/>
    <w:rsid w:val="00E41553"/>
    <w:rsid w:val="00E41CF2"/>
    <w:rsid w:val="00E46923"/>
    <w:rsid w:val="00E47A3D"/>
    <w:rsid w:val="00E55CD5"/>
    <w:rsid w:val="00E574DD"/>
    <w:rsid w:val="00E57CF2"/>
    <w:rsid w:val="00E60210"/>
    <w:rsid w:val="00E60701"/>
    <w:rsid w:val="00E60791"/>
    <w:rsid w:val="00E64425"/>
    <w:rsid w:val="00E651CD"/>
    <w:rsid w:val="00E65269"/>
    <w:rsid w:val="00E655A6"/>
    <w:rsid w:val="00E66699"/>
    <w:rsid w:val="00E66E56"/>
    <w:rsid w:val="00E70642"/>
    <w:rsid w:val="00E72297"/>
    <w:rsid w:val="00E767C3"/>
    <w:rsid w:val="00E8037B"/>
    <w:rsid w:val="00E838D4"/>
    <w:rsid w:val="00E83FC2"/>
    <w:rsid w:val="00E853BD"/>
    <w:rsid w:val="00E874A5"/>
    <w:rsid w:val="00E910B7"/>
    <w:rsid w:val="00E913E3"/>
    <w:rsid w:val="00E91C41"/>
    <w:rsid w:val="00E921B0"/>
    <w:rsid w:val="00E93634"/>
    <w:rsid w:val="00E944EB"/>
    <w:rsid w:val="00E96155"/>
    <w:rsid w:val="00E97DB9"/>
    <w:rsid w:val="00EA0B3E"/>
    <w:rsid w:val="00EA0DAC"/>
    <w:rsid w:val="00EA286E"/>
    <w:rsid w:val="00EA2FA5"/>
    <w:rsid w:val="00EA665C"/>
    <w:rsid w:val="00EB09C9"/>
    <w:rsid w:val="00EB1E2E"/>
    <w:rsid w:val="00EB59BD"/>
    <w:rsid w:val="00EB5CA8"/>
    <w:rsid w:val="00EB77A9"/>
    <w:rsid w:val="00EB790F"/>
    <w:rsid w:val="00EB7D61"/>
    <w:rsid w:val="00EC3BD8"/>
    <w:rsid w:val="00EC463D"/>
    <w:rsid w:val="00EC68F1"/>
    <w:rsid w:val="00EC6904"/>
    <w:rsid w:val="00EC6CAD"/>
    <w:rsid w:val="00EC7445"/>
    <w:rsid w:val="00ED22D1"/>
    <w:rsid w:val="00ED50EC"/>
    <w:rsid w:val="00ED60D8"/>
    <w:rsid w:val="00ED77E5"/>
    <w:rsid w:val="00EE014D"/>
    <w:rsid w:val="00EE10CF"/>
    <w:rsid w:val="00EE24F4"/>
    <w:rsid w:val="00EE51A3"/>
    <w:rsid w:val="00EE56E2"/>
    <w:rsid w:val="00EF0CF9"/>
    <w:rsid w:val="00EF1BA8"/>
    <w:rsid w:val="00EF2725"/>
    <w:rsid w:val="00EF3556"/>
    <w:rsid w:val="00EF69A1"/>
    <w:rsid w:val="00EF77E5"/>
    <w:rsid w:val="00F02398"/>
    <w:rsid w:val="00F02A16"/>
    <w:rsid w:val="00F034B4"/>
    <w:rsid w:val="00F042E9"/>
    <w:rsid w:val="00F04913"/>
    <w:rsid w:val="00F05330"/>
    <w:rsid w:val="00F0661C"/>
    <w:rsid w:val="00F100AF"/>
    <w:rsid w:val="00F108A9"/>
    <w:rsid w:val="00F1105E"/>
    <w:rsid w:val="00F120CA"/>
    <w:rsid w:val="00F15362"/>
    <w:rsid w:val="00F1550B"/>
    <w:rsid w:val="00F16969"/>
    <w:rsid w:val="00F16E2E"/>
    <w:rsid w:val="00F2324B"/>
    <w:rsid w:val="00F25A8F"/>
    <w:rsid w:val="00F26368"/>
    <w:rsid w:val="00F26C82"/>
    <w:rsid w:val="00F31C10"/>
    <w:rsid w:val="00F33836"/>
    <w:rsid w:val="00F339C2"/>
    <w:rsid w:val="00F36135"/>
    <w:rsid w:val="00F4026A"/>
    <w:rsid w:val="00F417CC"/>
    <w:rsid w:val="00F41A49"/>
    <w:rsid w:val="00F41EC1"/>
    <w:rsid w:val="00F44E81"/>
    <w:rsid w:val="00F47016"/>
    <w:rsid w:val="00F471EA"/>
    <w:rsid w:val="00F47B47"/>
    <w:rsid w:val="00F47C8D"/>
    <w:rsid w:val="00F506CD"/>
    <w:rsid w:val="00F50D57"/>
    <w:rsid w:val="00F52936"/>
    <w:rsid w:val="00F6243E"/>
    <w:rsid w:val="00F66235"/>
    <w:rsid w:val="00F721FC"/>
    <w:rsid w:val="00F7365E"/>
    <w:rsid w:val="00F73A75"/>
    <w:rsid w:val="00F75DC0"/>
    <w:rsid w:val="00F800C7"/>
    <w:rsid w:val="00F8019C"/>
    <w:rsid w:val="00F81AE9"/>
    <w:rsid w:val="00F84324"/>
    <w:rsid w:val="00F84A9A"/>
    <w:rsid w:val="00F85AF8"/>
    <w:rsid w:val="00F86DE1"/>
    <w:rsid w:val="00F87881"/>
    <w:rsid w:val="00F937D9"/>
    <w:rsid w:val="00F94023"/>
    <w:rsid w:val="00F94B5C"/>
    <w:rsid w:val="00F951B4"/>
    <w:rsid w:val="00F95AA2"/>
    <w:rsid w:val="00F97312"/>
    <w:rsid w:val="00FA0C1F"/>
    <w:rsid w:val="00FA22A5"/>
    <w:rsid w:val="00FA557B"/>
    <w:rsid w:val="00FB0DA7"/>
    <w:rsid w:val="00FB259D"/>
    <w:rsid w:val="00FB280F"/>
    <w:rsid w:val="00FB2BFC"/>
    <w:rsid w:val="00FB3C5B"/>
    <w:rsid w:val="00FB53B8"/>
    <w:rsid w:val="00FB59AE"/>
    <w:rsid w:val="00FB7D24"/>
    <w:rsid w:val="00FC2743"/>
    <w:rsid w:val="00FC4491"/>
    <w:rsid w:val="00FC77F8"/>
    <w:rsid w:val="00FD020B"/>
    <w:rsid w:val="00FD0572"/>
    <w:rsid w:val="00FD2621"/>
    <w:rsid w:val="00FD3750"/>
    <w:rsid w:val="00FE0939"/>
    <w:rsid w:val="00FE152D"/>
    <w:rsid w:val="00FE2670"/>
    <w:rsid w:val="00FE2BC7"/>
    <w:rsid w:val="00FE2EE5"/>
    <w:rsid w:val="00FE6800"/>
    <w:rsid w:val="00FE72BA"/>
    <w:rsid w:val="00FE7CD9"/>
    <w:rsid w:val="00FF0EF5"/>
    <w:rsid w:val="00FF2446"/>
    <w:rsid w:val="00FF3633"/>
    <w:rsid w:val="00FF7A00"/>
    <w:rsid w:val="021D94E3"/>
    <w:rsid w:val="025830BE"/>
    <w:rsid w:val="031CAF73"/>
    <w:rsid w:val="03F38435"/>
    <w:rsid w:val="047448F4"/>
    <w:rsid w:val="059EE5EE"/>
    <w:rsid w:val="05D61810"/>
    <w:rsid w:val="05F319E4"/>
    <w:rsid w:val="06917B5C"/>
    <w:rsid w:val="0737EF8B"/>
    <w:rsid w:val="073AB64F"/>
    <w:rsid w:val="074507FB"/>
    <w:rsid w:val="0764BC1D"/>
    <w:rsid w:val="08758621"/>
    <w:rsid w:val="0951142C"/>
    <w:rsid w:val="0B26D723"/>
    <w:rsid w:val="0BBEB0AB"/>
    <w:rsid w:val="0BBF919D"/>
    <w:rsid w:val="0C1377D2"/>
    <w:rsid w:val="0C6355D2"/>
    <w:rsid w:val="0C6D7988"/>
    <w:rsid w:val="0EA2ACCC"/>
    <w:rsid w:val="0EFBBEE1"/>
    <w:rsid w:val="0FC967B4"/>
    <w:rsid w:val="100E7EFE"/>
    <w:rsid w:val="10EBD2E3"/>
    <w:rsid w:val="10F27606"/>
    <w:rsid w:val="1124C476"/>
    <w:rsid w:val="118031E4"/>
    <w:rsid w:val="12376A05"/>
    <w:rsid w:val="1269D832"/>
    <w:rsid w:val="12DF6BDE"/>
    <w:rsid w:val="136FCD37"/>
    <w:rsid w:val="13B20E29"/>
    <w:rsid w:val="144A98FA"/>
    <w:rsid w:val="15616CE7"/>
    <w:rsid w:val="15DF87FD"/>
    <w:rsid w:val="15EE2437"/>
    <w:rsid w:val="163C46EF"/>
    <w:rsid w:val="173036F4"/>
    <w:rsid w:val="174132D9"/>
    <w:rsid w:val="175DFF17"/>
    <w:rsid w:val="189147F2"/>
    <w:rsid w:val="19856A54"/>
    <w:rsid w:val="19D82A40"/>
    <w:rsid w:val="1AA6A769"/>
    <w:rsid w:val="1B73FAA1"/>
    <w:rsid w:val="1B801C41"/>
    <w:rsid w:val="1B8F1152"/>
    <w:rsid w:val="1C66FBB8"/>
    <w:rsid w:val="1DF17B40"/>
    <w:rsid w:val="1EBB3FF7"/>
    <w:rsid w:val="1F076A08"/>
    <w:rsid w:val="1F7A188C"/>
    <w:rsid w:val="203D4695"/>
    <w:rsid w:val="208F1BB2"/>
    <w:rsid w:val="21114677"/>
    <w:rsid w:val="2251E3DD"/>
    <w:rsid w:val="234FFD71"/>
    <w:rsid w:val="23B27035"/>
    <w:rsid w:val="257AC37A"/>
    <w:rsid w:val="26656159"/>
    <w:rsid w:val="269AB5CA"/>
    <w:rsid w:val="28547188"/>
    <w:rsid w:val="29979CB6"/>
    <w:rsid w:val="29EE03FF"/>
    <w:rsid w:val="29F79497"/>
    <w:rsid w:val="2A242D72"/>
    <w:rsid w:val="2A5EB94B"/>
    <w:rsid w:val="2A979E1C"/>
    <w:rsid w:val="2AED2F08"/>
    <w:rsid w:val="2B386DD5"/>
    <w:rsid w:val="2B5892AF"/>
    <w:rsid w:val="2D0DE2B4"/>
    <w:rsid w:val="2D6D514E"/>
    <w:rsid w:val="2D9F5FD4"/>
    <w:rsid w:val="2DA44FA9"/>
    <w:rsid w:val="2EA9B315"/>
    <w:rsid w:val="30E86E73"/>
    <w:rsid w:val="316BBC87"/>
    <w:rsid w:val="3206A74D"/>
    <w:rsid w:val="321190F7"/>
    <w:rsid w:val="321A6E13"/>
    <w:rsid w:val="338CF945"/>
    <w:rsid w:val="3480F6A6"/>
    <w:rsid w:val="353E480F"/>
    <w:rsid w:val="356BA501"/>
    <w:rsid w:val="360B9B47"/>
    <w:rsid w:val="36C92A56"/>
    <w:rsid w:val="36F88FFC"/>
    <w:rsid w:val="38878DA7"/>
    <w:rsid w:val="38FBEBB3"/>
    <w:rsid w:val="390B1877"/>
    <w:rsid w:val="394DA9F0"/>
    <w:rsid w:val="39EA72D9"/>
    <w:rsid w:val="39F8526E"/>
    <w:rsid w:val="3A05B478"/>
    <w:rsid w:val="3A97BC14"/>
    <w:rsid w:val="3CB90449"/>
    <w:rsid w:val="3D08B9D8"/>
    <w:rsid w:val="3D8C350F"/>
    <w:rsid w:val="3E13CF51"/>
    <w:rsid w:val="3EAFDAA6"/>
    <w:rsid w:val="3F74318E"/>
    <w:rsid w:val="3FECFF80"/>
    <w:rsid w:val="40A89636"/>
    <w:rsid w:val="40AB9A58"/>
    <w:rsid w:val="41325670"/>
    <w:rsid w:val="41454C1C"/>
    <w:rsid w:val="41681D89"/>
    <w:rsid w:val="421E8C37"/>
    <w:rsid w:val="42476AB9"/>
    <w:rsid w:val="42904AFA"/>
    <w:rsid w:val="42D12CD3"/>
    <w:rsid w:val="4399A1E9"/>
    <w:rsid w:val="43A059C4"/>
    <w:rsid w:val="44F87C0F"/>
    <w:rsid w:val="45D00E7B"/>
    <w:rsid w:val="46CB0F23"/>
    <w:rsid w:val="4866DF84"/>
    <w:rsid w:val="48A72D36"/>
    <w:rsid w:val="48F14503"/>
    <w:rsid w:val="4949F817"/>
    <w:rsid w:val="4A17F052"/>
    <w:rsid w:val="4A527002"/>
    <w:rsid w:val="4B557934"/>
    <w:rsid w:val="4B9DCF0B"/>
    <w:rsid w:val="4D5E1A13"/>
    <w:rsid w:val="4DF7B11B"/>
    <w:rsid w:val="4E85B693"/>
    <w:rsid w:val="4EAA7B30"/>
    <w:rsid w:val="4F626A4C"/>
    <w:rsid w:val="4F9EEC33"/>
    <w:rsid w:val="4FD5E8B5"/>
    <w:rsid w:val="501D162D"/>
    <w:rsid w:val="5079D0B3"/>
    <w:rsid w:val="52176535"/>
    <w:rsid w:val="52754777"/>
    <w:rsid w:val="52F765FF"/>
    <w:rsid w:val="555AB592"/>
    <w:rsid w:val="55650EE1"/>
    <w:rsid w:val="556C87E1"/>
    <w:rsid w:val="572928AB"/>
    <w:rsid w:val="57826C27"/>
    <w:rsid w:val="57B71DAD"/>
    <w:rsid w:val="57DFB244"/>
    <w:rsid w:val="589B9820"/>
    <w:rsid w:val="590C298D"/>
    <w:rsid w:val="5A5F9FD4"/>
    <w:rsid w:val="5A929648"/>
    <w:rsid w:val="5A9B445E"/>
    <w:rsid w:val="5C023B22"/>
    <w:rsid w:val="5C4D2546"/>
    <w:rsid w:val="5C7F1C0E"/>
    <w:rsid w:val="5D727EFD"/>
    <w:rsid w:val="5DDEF680"/>
    <w:rsid w:val="5E2E3192"/>
    <w:rsid w:val="5E3D5E56"/>
    <w:rsid w:val="5E5B25C8"/>
    <w:rsid w:val="5EC6A711"/>
    <w:rsid w:val="5F022E84"/>
    <w:rsid w:val="5F3310F7"/>
    <w:rsid w:val="5FD5031F"/>
    <w:rsid w:val="5FDDF8D6"/>
    <w:rsid w:val="6047B42F"/>
    <w:rsid w:val="6066B7C4"/>
    <w:rsid w:val="60966390"/>
    <w:rsid w:val="60F3A120"/>
    <w:rsid w:val="61180EBC"/>
    <w:rsid w:val="618AA72E"/>
    <w:rsid w:val="619D1869"/>
    <w:rsid w:val="622CF7F3"/>
    <w:rsid w:val="62770BA5"/>
    <w:rsid w:val="62F491F5"/>
    <w:rsid w:val="633DD861"/>
    <w:rsid w:val="6345FB6A"/>
    <w:rsid w:val="643CB494"/>
    <w:rsid w:val="646D584B"/>
    <w:rsid w:val="64B13728"/>
    <w:rsid w:val="64C8CBEE"/>
    <w:rsid w:val="65086C15"/>
    <w:rsid w:val="65AC0A0E"/>
    <w:rsid w:val="6672EFF8"/>
    <w:rsid w:val="66B77BDD"/>
    <w:rsid w:val="671EE975"/>
    <w:rsid w:val="67F71794"/>
    <w:rsid w:val="68A26095"/>
    <w:rsid w:val="68B62502"/>
    <w:rsid w:val="6A981317"/>
    <w:rsid w:val="6B65EA6A"/>
    <w:rsid w:val="6C938450"/>
    <w:rsid w:val="6CE44FD7"/>
    <w:rsid w:val="6E492057"/>
    <w:rsid w:val="6E6209CA"/>
    <w:rsid w:val="6EA46935"/>
    <w:rsid w:val="6EFFD71F"/>
    <w:rsid w:val="6F09A1D8"/>
    <w:rsid w:val="700F9071"/>
    <w:rsid w:val="71B92145"/>
    <w:rsid w:val="72A5D578"/>
    <w:rsid w:val="72EDF177"/>
    <w:rsid w:val="7365419A"/>
    <w:rsid w:val="73708867"/>
    <w:rsid w:val="73D73194"/>
    <w:rsid w:val="741981D1"/>
    <w:rsid w:val="742538CB"/>
    <w:rsid w:val="76863C7D"/>
    <w:rsid w:val="76D1B617"/>
    <w:rsid w:val="770C4946"/>
    <w:rsid w:val="78DA5CDD"/>
    <w:rsid w:val="7946C55E"/>
    <w:rsid w:val="79492587"/>
    <w:rsid w:val="7AE183EA"/>
    <w:rsid w:val="7B0E7B02"/>
    <w:rsid w:val="7B70816E"/>
    <w:rsid w:val="7CB33BD3"/>
    <w:rsid w:val="7CEA9915"/>
    <w:rsid w:val="7E3BAD71"/>
    <w:rsid w:val="7E866976"/>
    <w:rsid w:val="7E96B2C6"/>
    <w:rsid w:val="7F4D7B67"/>
    <w:rsid w:val="7FD0CEBA"/>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1051E086-97D3-4708-94CD-4F6C1F883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4">
    <w:name w:val="heading 4"/>
    <w:basedOn w:val="Standard"/>
    <w:next w:val="Standard"/>
    <w:link w:val="berschrift4Zchn"/>
    <w:semiHidden/>
    <w:unhideWhenUsed/>
    <w:qFormat/>
    <w:rsid w:val="0084284C"/>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uiPriority w:val="20"/>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D23FED"/>
    <w:pPr>
      <w:spacing w:after="0" w:line="240" w:lineRule="auto"/>
    </w:pPr>
    <w:rPr>
      <w:bCs/>
      <w:szCs w:val="20"/>
      <w:lang w:eastAsia="de-CH" w:bidi="ar-SA"/>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character" w:styleId="NichtaufgelsteErwhnung">
    <w:name w:val="Unresolved Mention"/>
    <w:basedOn w:val="Absatz-Standardschriftart"/>
    <w:uiPriority w:val="99"/>
    <w:semiHidden/>
    <w:unhideWhenUsed/>
    <w:rsid w:val="009D52F0"/>
    <w:rPr>
      <w:color w:val="605E5C"/>
      <w:shd w:val="clear" w:color="auto" w:fill="E1DFDD"/>
    </w:rPr>
  </w:style>
  <w:style w:type="character" w:customStyle="1" w:styleId="berschrift4Zchn">
    <w:name w:val="Überschrift 4 Zchn"/>
    <w:basedOn w:val="Absatz-Standardschriftart"/>
    <w:link w:val="berschrift4"/>
    <w:semiHidden/>
    <w:rsid w:val="0084284C"/>
    <w:rPr>
      <w:rFonts w:asciiTheme="majorHAnsi" w:eastAsiaTheme="majorEastAsia" w:hAnsiTheme="majorHAnsi" w:cstheme="majorBidi"/>
      <w:i/>
      <w:iCs/>
      <w:color w:val="365F91" w:themeColor="accent1" w:themeShade="BF"/>
      <w:szCs w:val="22"/>
      <w:lang w:val="de-DE"/>
    </w:rPr>
  </w:style>
  <w:style w:type="character" w:customStyle="1" w:styleId="blue">
    <w:name w:val="blue"/>
    <w:basedOn w:val="Absatz-Standardschriftart"/>
    <w:rsid w:val="0084284C"/>
  </w:style>
  <w:style w:type="paragraph" w:styleId="StandardWeb">
    <w:name w:val="Normal (Web)"/>
    <w:basedOn w:val="Standard"/>
    <w:uiPriority w:val="99"/>
    <w:semiHidden/>
    <w:unhideWhenUsed/>
    <w:rsid w:val="007B7EF2"/>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paragraph">
    <w:name w:val="paragraph"/>
    <w:basedOn w:val="Standard"/>
    <w:rsid w:val="002D6EA7"/>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2D6EA7"/>
  </w:style>
  <w:style w:type="character" w:customStyle="1" w:styleId="eop">
    <w:name w:val="eop"/>
    <w:basedOn w:val="Absatz-Standardschriftart"/>
    <w:rsid w:val="002D6EA7"/>
  </w:style>
  <w:style w:type="character" w:customStyle="1" w:styleId="apple-converted-space">
    <w:name w:val="apple-converted-space"/>
    <w:basedOn w:val="Absatz-Standardschriftart"/>
    <w:rsid w:val="002C1C22"/>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D23FED"/>
    <w:rPr>
      <w:rFonts w:ascii="Arial" w:hAnsi="Arial" w:cs="Arial"/>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51756">
      <w:bodyDiv w:val="1"/>
      <w:marLeft w:val="0"/>
      <w:marRight w:val="0"/>
      <w:marTop w:val="0"/>
      <w:marBottom w:val="0"/>
      <w:divBdr>
        <w:top w:val="none" w:sz="0" w:space="0" w:color="auto"/>
        <w:left w:val="none" w:sz="0" w:space="0" w:color="auto"/>
        <w:bottom w:val="none" w:sz="0" w:space="0" w:color="auto"/>
        <w:right w:val="none" w:sz="0" w:space="0" w:color="auto"/>
      </w:divBdr>
      <w:divsChild>
        <w:div w:id="1931305564">
          <w:marLeft w:val="0"/>
          <w:marRight w:val="0"/>
          <w:marTop w:val="0"/>
          <w:marBottom w:val="0"/>
          <w:divBdr>
            <w:top w:val="none" w:sz="0" w:space="0" w:color="auto"/>
            <w:left w:val="none" w:sz="0" w:space="0" w:color="auto"/>
            <w:bottom w:val="none" w:sz="0" w:space="0" w:color="auto"/>
            <w:right w:val="none" w:sz="0" w:space="0" w:color="auto"/>
          </w:divBdr>
          <w:divsChild>
            <w:div w:id="113425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71272">
      <w:bodyDiv w:val="1"/>
      <w:marLeft w:val="0"/>
      <w:marRight w:val="0"/>
      <w:marTop w:val="0"/>
      <w:marBottom w:val="0"/>
      <w:divBdr>
        <w:top w:val="none" w:sz="0" w:space="0" w:color="auto"/>
        <w:left w:val="none" w:sz="0" w:space="0" w:color="auto"/>
        <w:bottom w:val="none" w:sz="0" w:space="0" w:color="auto"/>
        <w:right w:val="none" w:sz="0" w:space="0" w:color="auto"/>
      </w:divBdr>
    </w:div>
    <w:div w:id="146672226">
      <w:bodyDiv w:val="1"/>
      <w:marLeft w:val="0"/>
      <w:marRight w:val="0"/>
      <w:marTop w:val="0"/>
      <w:marBottom w:val="0"/>
      <w:divBdr>
        <w:top w:val="none" w:sz="0" w:space="0" w:color="auto"/>
        <w:left w:val="none" w:sz="0" w:space="0" w:color="auto"/>
        <w:bottom w:val="none" w:sz="0" w:space="0" w:color="auto"/>
        <w:right w:val="none" w:sz="0" w:space="0" w:color="auto"/>
      </w:divBdr>
    </w:div>
    <w:div w:id="175266539">
      <w:bodyDiv w:val="1"/>
      <w:marLeft w:val="0"/>
      <w:marRight w:val="0"/>
      <w:marTop w:val="0"/>
      <w:marBottom w:val="0"/>
      <w:divBdr>
        <w:top w:val="none" w:sz="0" w:space="0" w:color="auto"/>
        <w:left w:val="none" w:sz="0" w:space="0" w:color="auto"/>
        <w:bottom w:val="none" w:sz="0" w:space="0" w:color="auto"/>
        <w:right w:val="none" w:sz="0" w:space="0" w:color="auto"/>
      </w:divBdr>
      <w:divsChild>
        <w:div w:id="656493827">
          <w:marLeft w:val="0"/>
          <w:marRight w:val="0"/>
          <w:marTop w:val="0"/>
          <w:marBottom w:val="0"/>
          <w:divBdr>
            <w:top w:val="none" w:sz="0" w:space="0" w:color="auto"/>
            <w:left w:val="none" w:sz="0" w:space="0" w:color="auto"/>
            <w:bottom w:val="none" w:sz="0" w:space="0" w:color="auto"/>
            <w:right w:val="none" w:sz="0" w:space="0" w:color="auto"/>
          </w:divBdr>
        </w:div>
        <w:div w:id="1345983333">
          <w:marLeft w:val="0"/>
          <w:marRight w:val="0"/>
          <w:marTop w:val="0"/>
          <w:marBottom w:val="0"/>
          <w:divBdr>
            <w:top w:val="none" w:sz="0" w:space="0" w:color="auto"/>
            <w:left w:val="none" w:sz="0" w:space="0" w:color="auto"/>
            <w:bottom w:val="none" w:sz="0" w:space="0" w:color="auto"/>
            <w:right w:val="none" w:sz="0" w:space="0" w:color="auto"/>
          </w:divBdr>
        </w:div>
      </w:divsChild>
    </w:div>
    <w:div w:id="233204272">
      <w:bodyDiv w:val="1"/>
      <w:marLeft w:val="0"/>
      <w:marRight w:val="0"/>
      <w:marTop w:val="0"/>
      <w:marBottom w:val="0"/>
      <w:divBdr>
        <w:top w:val="none" w:sz="0" w:space="0" w:color="auto"/>
        <w:left w:val="none" w:sz="0" w:space="0" w:color="auto"/>
        <w:bottom w:val="none" w:sz="0" w:space="0" w:color="auto"/>
        <w:right w:val="none" w:sz="0" w:space="0" w:color="auto"/>
      </w:divBdr>
    </w:div>
    <w:div w:id="294020236">
      <w:bodyDiv w:val="1"/>
      <w:marLeft w:val="0"/>
      <w:marRight w:val="0"/>
      <w:marTop w:val="0"/>
      <w:marBottom w:val="0"/>
      <w:divBdr>
        <w:top w:val="none" w:sz="0" w:space="0" w:color="auto"/>
        <w:left w:val="none" w:sz="0" w:space="0" w:color="auto"/>
        <w:bottom w:val="none" w:sz="0" w:space="0" w:color="auto"/>
        <w:right w:val="none" w:sz="0" w:space="0" w:color="auto"/>
      </w:divBdr>
    </w:div>
    <w:div w:id="321349175">
      <w:bodyDiv w:val="1"/>
      <w:marLeft w:val="0"/>
      <w:marRight w:val="0"/>
      <w:marTop w:val="0"/>
      <w:marBottom w:val="0"/>
      <w:divBdr>
        <w:top w:val="none" w:sz="0" w:space="0" w:color="auto"/>
        <w:left w:val="none" w:sz="0" w:space="0" w:color="auto"/>
        <w:bottom w:val="none" w:sz="0" w:space="0" w:color="auto"/>
        <w:right w:val="none" w:sz="0" w:space="0" w:color="auto"/>
      </w:divBdr>
      <w:divsChild>
        <w:div w:id="26684770">
          <w:marLeft w:val="0"/>
          <w:marRight w:val="0"/>
          <w:marTop w:val="0"/>
          <w:marBottom w:val="0"/>
          <w:divBdr>
            <w:top w:val="none" w:sz="0" w:space="0" w:color="auto"/>
            <w:left w:val="none" w:sz="0" w:space="0" w:color="auto"/>
            <w:bottom w:val="none" w:sz="0" w:space="0" w:color="auto"/>
            <w:right w:val="none" w:sz="0" w:space="0" w:color="auto"/>
          </w:divBdr>
          <w:divsChild>
            <w:div w:id="6638487">
              <w:marLeft w:val="0"/>
              <w:marRight w:val="0"/>
              <w:marTop w:val="0"/>
              <w:marBottom w:val="0"/>
              <w:divBdr>
                <w:top w:val="none" w:sz="0" w:space="0" w:color="auto"/>
                <w:left w:val="none" w:sz="0" w:space="0" w:color="auto"/>
                <w:bottom w:val="none" w:sz="0" w:space="0" w:color="auto"/>
                <w:right w:val="none" w:sz="0" w:space="0" w:color="auto"/>
              </w:divBdr>
            </w:div>
            <w:div w:id="708452307">
              <w:marLeft w:val="0"/>
              <w:marRight w:val="0"/>
              <w:marTop w:val="0"/>
              <w:marBottom w:val="0"/>
              <w:divBdr>
                <w:top w:val="none" w:sz="0" w:space="0" w:color="auto"/>
                <w:left w:val="none" w:sz="0" w:space="0" w:color="auto"/>
                <w:bottom w:val="none" w:sz="0" w:space="0" w:color="auto"/>
                <w:right w:val="none" w:sz="0" w:space="0" w:color="auto"/>
              </w:divBdr>
            </w:div>
          </w:divsChild>
        </w:div>
        <w:div w:id="842622505">
          <w:marLeft w:val="0"/>
          <w:marRight w:val="0"/>
          <w:marTop w:val="0"/>
          <w:marBottom w:val="0"/>
          <w:divBdr>
            <w:top w:val="none" w:sz="0" w:space="0" w:color="auto"/>
            <w:left w:val="none" w:sz="0" w:space="0" w:color="auto"/>
            <w:bottom w:val="none" w:sz="0" w:space="0" w:color="auto"/>
            <w:right w:val="none" w:sz="0" w:space="0" w:color="auto"/>
          </w:divBdr>
          <w:divsChild>
            <w:div w:id="174753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65187872">
      <w:bodyDiv w:val="1"/>
      <w:marLeft w:val="0"/>
      <w:marRight w:val="0"/>
      <w:marTop w:val="0"/>
      <w:marBottom w:val="0"/>
      <w:divBdr>
        <w:top w:val="none" w:sz="0" w:space="0" w:color="auto"/>
        <w:left w:val="none" w:sz="0" w:space="0" w:color="auto"/>
        <w:bottom w:val="none" w:sz="0" w:space="0" w:color="auto"/>
        <w:right w:val="none" w:sz="0" w:space="0" w:color="auto"/>
      </w:divBdr>
    </w:div>
    <w:div w:id="697001134">
      <w:bodyDiv w:val="1"/>
      <w:marLeft w:val="0"/>
      <w:marRight w:val="0"/>
      <w:marTop w:val="0"/>
      <w:marBottom w:val="0"/>
      <w:divBdr>
        <w:top w:val="none" w:sz="0" w:space="0" w:color="auto"/>
        <w:left w:val="none" w:sz="0" w:space="0" w:color="auto"/>
        <w:bottom w:val="none" w:sz="0" w:space="0" w:color="auto"/>
        <w:right w:val="none" w:sz="0" w:space="0" w:color="auto"/>
      </w:divBdr>
    </w:div>
    <w:div w:id="704015213">
      <w:bodyDiv w:val="1"/>
      <w:marLeft w:val="0"/>
      <w:marRight w:val="0"/>
      <w:marTop w:val="0"/>
      <w:marBottom w:val="0"/>
      <w:divBdr>
        <w:top w:val="none" w:sz="0" w:space="0" w:color="auto"/>
        <w:left w:val="none" w:sz="0" w:space="0" w:color="auto"/>
        <w:bottom w:val="none" w:sz="0" w:space="0" w:color="auto"/>
        <w:right w:val="none" w:sz="0" w:space="0" w:color="auto"/>
      </w:divBdr>
    </w:div>
    <w:div w:id="710112857">
      <w:bodyDiv w:val="1"/>
      <w:marLeft w:val="0"/>
      <w:marRight w:val="0"/>
      <w:marTop w:val="0"/>
      <w:marBottom w:val="0"/>
      <w:divBdr>
        <w:top w:val="none" w:sz="0" w:space="0" w:color="auto"/>
        <w:left w:val="none" w:sz="0" w:space="0" w:color="auto"/>
        <w:bottom w:val="none" w:sz="0" w:space="0" w:color="auto"/>
        <w:right w:val="none" w:sz="0" w:space="0" w:color="auto"/>
      </w:divBdr>
    </w:div>
    <w:div w:id="1018504183">
      <w:bodyDiv w:val="1"/>
      <w:marLeft w:val="0"/>
      <w:marRight w:val="0"/>
      <w:marTop w:val="0"/>
      <w:marBottom w:val="0"/>
      <w:divBdr>
        <w:top w:val="none" w:sz="0" w:space="0" w:color="auto"/>
        <w:left w:val="none" w:sz="0" w:space="0" w:color="auto"/>
        <w:bottom w:val="none" w:sz="0" w:space="0" w:color="auto"/>
        <w:right w:val="none" w:sz="0" w:space="0" w:color="auto"/>
      </w:divBdr>
      <w:divsChild>
        <w:div w:id="285044353">
          <w:marLeft w:val="0"/>
          <w:marRight w:val="0"/>
          <w:marTop w:val="0"/>
          <w:marBottom w:val="0"/>
          <w:divBdr>
            <w:top w:val="none" w:sz="0" w:space="0" w:color="auto"/>
            <w:left w:val="none" w:sz="0" w:space="0" w:color="auto"/>
            <w:bottom w:val="none" w:sz="0" w:space="0" w:color="auto"/>
            <w:right w:val="none" w:sz="0" w:space="0" w:color="auto"/>
          </w:divBdr>
        </w:div>
        <w:div w:id="641235651">
          <w:marLeft w:val="0"/>
          <w:marRight w:val="0"/>
          <w:marTop w:val="0"/>
          <w:marBottom w:val="0"/>
          <w:divBdr>
            <w:top w:val="none" w:sz="0" w:space="0" w:color="auto"/>
            <w:left w:val="none" w:sz="0" w:space="0" w:color="auto"/>
            <w:bottom w:val="none" w:sz="0" w:space="0" w:color="auto"/>
            <w:right w:val="none" w:sz="0" w:space="0" w:color="auto"/>
          </w:divBdr>
        </w:div>
        <w:div w:id="1116221337">
          <w:marLeft w:val="0"/>
          <w:marRight w:val="0"/>
          <w:marTop w:val="0"/>
          <w:marBottom w:val="0"/>
          <w:divBdr>
            <w:top w:val="none" w:sz="0" w:space="0" w:color="auto"/>
            <w:left w:val="none" w:sz="0" w:space="0" w:color="auto"/>
            <w:bottom w:val="none" w:sz="0" w:space="0" w:color="auto"/>
            <w:right w:val="none" w:sz="0" w:space="0" w:color="auto"/>
          </w:divBdr>
        </w:div>
        <w:div w:id="1438524726">
          <w:marLeft w:val="0"/>
          <w:marRight w:val="0"/>
          <w:marTop w:val="0"/>
          <w:marBottom w:val="0"/>
          <w:divBdr>
            <w:top w:val="none" w:sz="0" w:space="0" w:color="auto"/>
            <w:left w:val="none" w:sz="0" w:space="0" w:color="auto"/>
            <w:bottom w:val="none" w:sz="0" w:space="0" w:color="auto"/>
            <w:right w:val="none" w:sz="0" w:space="0" w:color="auto"/>
          </w:divBdr>
          <w:divsChild>
            <w:div w:id="1358969572">
              <w:marLeft w:val="0"/>
              <w:marRight w:val="0"/>
              <w:marTop w:val="0"/>
              <w:marBottom w:val="0"/>
              <w:divBdr>
                <w:top w:val="none" w:sz="0" w:space="0" w:color="auto"/>
                <w:left w:val="none" w:sz="0" w:space="0" w:color="auto"/>
                <w:bottom w:val="none" w:sz="0" w:space="0" w:color="auto"/>
                <w:right w:val="none" w:sz="0" w:space="0" w:color="auto"/>
              </w:divBdr>
              <w:divsChild>
                <w:div w:id="311251976">
                  <w:marLeft w:val="0"/>
                  <w:marRight w:val="0"/>
                  <w:marTop w:val="0"/>
                  <w:marBottom w:val="0"/>
                  <w:divBdr>
                    <w:top w:val="none" w:sz="0" w:space="0" w:color="auto"/>
                    <w:left w:val="none" w:sz="0" w:space="0" w:color="auto"/>
                    <w:bottom w:val="none" w:sz="0" w:space="0" w:color="auto"/>
                    <w:right w:val="none" w:sz="0" w:space="0" w:color="auto"/>
                  </w:divBdr>
                  <w:divsChild>
                    <w:div w:id="1743795304">
                      <w:marLeft w:val="0"/>
                      <w:marRight w:val="0"/>
                      <w:marTop w:val="0"/>
                      <w:marBottom w:val="0"/>
                      <w:divBdr>
                        <w:top w:val="none" w:sz="0" w:space="0" w:color="auto"/>
                        <w:left w:val="none" w:sz="0" w:space="0" w:color="auto"/>
                        <w:bottom w:val="none" w:sz="0" w:space="0" w:color="auto"/>
                        <w:right w:val="none" w:sz="0" w:space="0" w:color="auto"/>
                      </w:divBdr>
                      <w:divsChild>
                        <w:div w:id="1209099557">
                          <w:marLeft w:val="0"/>
                          <w:marRight w:val="0"/>
                          <w:marTop w:val="0"/>
                          <w:marBottom w:val="0"/>
                          <w:divBdr>
                            <w:top w:val="none" w:sz="0" w:space="0" w:color="auto"/>
                            <w:left w:val="none" w:sz="0" w:space="0" w:color="auto"/>
                            <w:bottom w:val="none" w:sz="0" w:space="0" w:color="auto"/>
                            <w:right w:val="none" w:sz="0" w:space="0" w:color="auto"/>
                          </w:divBdr>
                          <w:divsChild>
                            <w:div w:id="2098210947">
                              <w:marLeft w:val="0"/>
                              <w:marRight w:val="0"/>
                              <w:marTop w:val="0"/>
                              <w:marBottom w:val="0"/>
                              <w:divBdr>
                                <w:top w:val="none" w:sz="0" w:space="0" w:color="auto"/>
                                <w:left w:val="none" w:sz="0" w:space="0" w:color="auto"/>
                                <w:bottom w:val="none" w:sz="0" w:space="0" w:color="auto"/>
                                <w:right w:val="none" w:sz="0" w:space="0" w:color="auto"/>
                              </w:divBdr>
                              <w:divsChild>
                                <w:div w:id="1158349694">
                                  <w:marLeft w:val="0"/>
                                  <w:marRight w:val="0"/>
                                  <w:marTop w:val="0"/>
                                  <w:marBottom w:val="0"/>
                                  <w:divBdr>
                                    <w:top w:val="none" w:sz="0" w:space="0" w:color="auto"/>
                                    <w:left w:val="none" w:sz="0" w:space="0" w:color="auto"/>
                                    <w:bottom w:val="none" w:sz="0" w:space="0" w:color="auto"/>
                                    <w:right w:val="none" w:sz="0" w:space="0" w:color="auto"/>
                                  </w:divBdr>
                                </w:div>
                                <w:div w:id="1265529889">
                                  <w:marLeft w:val="0"/>
                                  <w:marRight w:val="0"/>
                                  <w:marTop w:val="0"/>
                                  <w:marBottom w:val="0"/>
                                  <w:divBdr>
                                    <w:top w:val="none" w:sz="0" w:space="0" w:color="auto"/>
                                    <w:left w:val="none" w:sz="0" w:space="0" w:color="auto"/>
                                    <w:bottom w:val="none" w:sz="0" w:space="0" w:color="auto"/>
                                    <w:right w:val="none" w:sz="0" w:space="0" w:color="auto"/>
                                  </w:divBdr>
                                  <w:divsChild>
                                    <w:div w:id="1558933921">
                                      <w:marLeft w:val="0"/>
                                      <w:marRight w:val="0"/>
                                      <w:marTop w:val="0"/>
                                      <w:marBottom w:val="0"/>
                                      <w:divBdr>
                                        <w:top w:val="none" w:sz="0" w:space="0" w:color="auto"/>
                                        <w:left w:val="none" w:sz="0" w:space="0" w:color="auto"/>
                                        <w:bottom w:val="none" w:sz="0" w:space="0" w:color="auto"/>
                                        <w:right w:val="none" w:sz="0" w:space="0" w:color="auto"/>
                                      </w:divBdr>
                                      <w:divsChild>
                                        <w:div w:id="581649615">
                                          <w:marLeft w:val="0"/>
                                          <w:marRight w:val="0"/>
                                          <w:marTop w:val="0"/>
                                          <w:marBottom w:val="0"/>
                                          <w:divBdr>
                                            <w:top w:val="none" w:sz="0" w:space="0" w:color="auto"/>
                                            <w:left w:val="none" w:sz="0" w:space="0" w:color="auto"/>
                                            <w:bottom w:val="none" w:sz="0" w:space="0" w:color="auto"/>
                                            <w:right w:val="none" w:sz="0" w:space="0" w:color="auto"/>
                                          </w:divBdr>
                                          <w:divsChild>
                                            <w:div w:id="187918311">
                                              <w:marLeft w:val="0"/>
                                              <w:marRight w:val="0"/>
                                              <w:marTop w:val="0"/>
                                              <w:marBottom w:val="0"/>
                                              <w:divBdr>
                                                <w:top w:val="none" w:sz="0" w:space="0" w:color="auto"/>
                                                <w:left w:val="none" w:sz="0" w:space="0" w:color="auto"/>
                                                <w:bottom w:val="none" w:sz="0" w:space="0" w:color="auto"/>
                                                <w:right w:val="none" w:sz="0" w:space="0" w:color="auto"/>
                                              </w:divBdr>
                                              <w:divsChild>
                                                <w:div w:id="567960902">
                                                  <w:marLeft w:val="0"/>
                                                  <w:marRight w:val="0"/>
                                                  <w:marTop w:val="0"/>
                                                  <w:marBottom w:val="0"/>
                                                  <w:divBdr>
                                                    <w:top w:val="none" w:sz="0" w:space="0" w:color="auto"/>
                                                    <w:left w:val="none" w:sz="0" w:space="0" w:color="auto"/>
                                                    <w:bottom w:val="none" w:sz="0" w:space="0" w:color="auto"/>
                                                    <w:right w:val="none" w:sz="0" w:space="0" w:color="auto"/>
                                                  </w:divBdr>
                                                </w:div>
                                                <w:div w:id="1120294334">
                                                  <w:marLeft w:val="0"/>
                                                  <w:marRight w:val="0"/>
                                                  <w:marTop w:val="0"/>
                                                  <w:marBottom w:val="0"/>
                                                  <w:divBdr>
                                                    <w:top w:val="none" w:sz="0" w:space="0" w:color="auto"/>
                                                    <w:left w:val="none" w:sz="0" w:space="0" w:color="auto"/>
                                                    <w:bottom w:val="none" w:sz="0" w:space="0" w:color="auto"/>
                                                    <w:right w:val="none" w:sz="0" w:space="0" w:color="auto"/>
                                                  </w:divBdr>
                                                  <w:divsChild>
                                                    <w:div w:id="172248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786677">
                                              <w:marLeft w:val="0"/>
                                              <w:marRight w:val="0"/>
                                              <w:marTop w:val="0"/>
                                              <w:marBottom w:val="0"/>
                                              <w:divBdr>
                                                <w:top w:val="none" w:sz="0" w:space="0" w:color="auto"/>
                                                <w:left w:val="none" w:sz="0" w:space="0" w:color="auto"/>
                                                <w:bottom w:val="none" w:sz="0" w:space="0" w:color="auto"/>
                                                <w:right w:val="none" w:sz="0" w:space="0" w:color="auto"/>
                                              </w:divBdr>
                                              <w:divsChild>
                                                <w:div w:id="129698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86432">
                                          <w:marLeft w:val="0"/>
                                          <w:marRight w:val="0"/>
                                          <w:marTop w:val="0"/>
                                          <w:marBottom w:val="0"/>
                                          <w:divBdr>
                                            <w:top w:val="none" w:sz="0" w:space="0" w:color="auto"/>
                                            <w:left w:val="none" w:sz="0" w:space="0" w:color="auto"/>
                                            <w:bottom w:val="none" w:sz="0" w:space="0" w:color="auto"/>
                                            <w:right w:val="none" w:sz="0" w:space="0" w:color="auto"/>
                                          </w:divBdr>
                                        </w:div>
                                        <w:div w:id="191184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669522">
                                  <w:marLeft w:val="0"/>
                                  <w:marRight w:val="0"/>
                                  <w:marTop w:val="0"/>
                                  <w:marBottom w:val="0"/>
                                  <w:divBdr>
                                    <w:top w:val="none" w:sz="0" w:space="0" w:color="auto"/>
                                    <w:left w:val="none" w:sz="0" w:space="0" w:color="auto"/>
                                    <w:bottom w:val="none" w:sz="0" w:space="0" w:color="auto"/>
                                    <w:right w:val="none" w:sz="0" w:space="0" w:color="auto"/>
                                  </w:divBdr>
                                  <w:divsChild>
                                    <w:div w:id="990912096">
                                      <w:marLeft w:val="0"/>
                                      <w:marRight w:val="0"/>
                                      <w:marTop w:val="0"/>
                                      <w:marBottom w:val="0"/>
                                      <w:divBdr>
                                        <w:top w:val="none" w:sz="0" w:space="0" w:color="auto"/>
                                        <w:left w:val="none" w:sz="0" w:space="0" w:color="auto"/>
                                        <w:bottom w:val="none" w:sz="0" w:space="0" w:color="auto"/>
                                        <w:right w:val="none" w:sz="0" w:space="0" w:color="auto"/>
                                      </w:divBdr>
                                      <w:divsChild>
                                        <w:div w:id="756286539">
                                          <w:marLeft w:val="0"/>
                                          <w:marRight w:val="0"/>
                                          <w:marTop w:val="0"/>
                                          <w:marBottom w:val="0"/>
                                          <w:divBdr>
                                            <w:top w:val="none" w:sz="0" w:space="0" w:color="auto"/>
                                            <w:left w:val="none" w:sz="0" w:space="0" w:color="auto"/>
                                            <w:bottom w:val="none" w:sz="0" w:space="0" w:color="auto"/>
                                            <w:right w:val="none" w:sz="0" w:space="0" w:color="auto"/>
                                          </w:divBdr>
                                        </w:div>
                                        <w:div w:id="938415754">
                                          <w:marLeft w:val="0"/>
                                          <w:marRight w:val="0"/>
                                          <w:marTop w:val="0"/>
                                          <w:marBottom w:val="0"/>
                                          <w:divBdr>
                                            <w:top w:val="none" w:sz="0" w:space="0" w:color="auto"/>
                                            <w:left w:val="none" w:sz="0" w:space="0" w:color="auto"/>
                                            <w:bottom w:val="none" w:sz="0" w:space="0" w:color="auto"/>
                                            <w:right w:val="none" w:sz="0" w:space="0" w:color="auto"/>
                                          </w:divBdr>
                                        </w:div>
                                        <w:div w:id="1959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0322484">
                  <w:marLeft w:val="0"/>
                  <w:marRight w:val="0"/>
                  <w:marTop w:val="0"/>
                  <w:marBottom w:val="0"/>
                  <w:divBdr>
                    <w:top w:val="none" w:sz="0" w:space="0" w:color="auto"/>
                    <w:left w:val="none" w:sz="0" w:space="0" w:color="auto"/>
                    <w:bottom w:val="none" w:sz="0" w:space="0" w:color="auto"/>
                    <w:right w:val="none" w:sz="0" w:space="0" w:color="auto"/>
                  </w:divBdr>
                  <w:divsChild>
                    <w:div w:id="1075975568">
                      <w:marLeft w:val="0"/>
                      <w:marRight w:val="0"/>
                      <w:marTop w:val="0"/>
                      <w:marBottom w:val="0"/>
                      <w:divBdr>
                        <w:top w:val="none" w:sz="0" w:space="0" w:color="auto"/>
                        <w:left w:val="none" w:sz="0" w:space="0" w:color="auto"/>
                        <w:bottom w:val="none" w:sz="0" w:space="0" w:color="auto"/>
                        <w:right w:val="none" w:sz="0" w:space="0" w:color="auto"/>
                      </w:divBdr>
                      <w:divsChild>
                        <w:div w:id="1403866499">
                          <w:marLeft w:val="0"/>
                          <w:marRight w:val="0"/>
                          <w:marTop w:val="0"/>
                          <w:marBottom w:val="0"/>
                          <w:divBdr>
                            <w:top w:val="none" w:sz="0" w:space="0" w:color="auto"/>
                            <w:left w:val="none" w:sz="0" w:space="0" w:color="auto"/>
                            <w:bottom w:val="none" w:sz="0" w:space="0" w:color="auto"/>
                            <w:right w:val="none" w:sz="0" w:space="0" w:color="auto"/>
                          </w:divBdr>
                          <w:divsChild>
                            <w:div w:id="1051463833">
                              <w:marLeft w:val="0"/>
                              <w:marRight w:val="0"/>
                              <w:marTop w:val="0"/>
                              <w:marBottom w:val="0"/>
                              <w:divBdr>
                                <w:top w:val="none" w:sz="0" w:space="0" w:color="auto"/>
                                <w:left w:val="none" w:sz="0" w:space="0" w:color="auto"/>
                                <w:bottom w:val="none" w:sz="0" w:space="0" w:color="auto"/>
                                <w:right w:val="none" w:sz="0" w:space="0" w:color="auto"/>
                              </w:divBdr>
                              <w:divsChild>
                                <w:div w:id="1501771491">
                                  <w:marLeft w:val="0"/>
                                  <w:marRight w:val="0"/>
                                  <w:marTop w:val="0"/>
                                  <w:marBottom w:val="0"/>
                                  <w:divBdr>
                                    <w:top w:val="none" w:sz="0" w:space="0" w:color="auto"/>
                                    <w:left w:val="none" w:sz="0" w:space="0" w:color="auto"/>
                                    <w:bottom w:val="none" w:sz="0" w:space="0" w:color="auto"/>
                                    <w:right w:val="none" w:sz="0" w:space="0" w:color="auto"/>
                                  </w:divBdr>
                                  <w:divsChild>
                                    <w:div w:id="321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89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9277">
          <w:marLeft w:val="0"/>
          <w:marRight w:val="0"/>
          <w:marTop w:val="0"/>
          <w:marBottom w:val="0"/>
          <w:divBdr>
            <w:top w:val="none" w:sz="0" w:space="0" w:color="auto"/>
            <w:left w:val="none" w:sz="0" w:space="0" w:color="auto"/>
            <w:bottom w:val="none" w:sz="0" w:space="0" w:color="auto"/>
            <w:right w:val="none" w:sz="0" w:space="0" w:color="auto"/>
          </w:divBdr>
        </w:div>
        <w:div w:id="2070876626">
          <w:marLeft w:val="0"/>
          <w:marRight w:val="0"/>
          <w:marTop w:val="0"/>
          <w:marBottom w:val="0"/>
          <w:divBdr>
            <w:top w:val="none" w:sz="0" w:space="0" w:color="auto"/>
            <w:left w:val="none" w:sz="0" w:space="0" w:color="auto"/>
            <w:bottom w:val="none" w:sz="0" w:space="0" w:color="auto"/>
            <w:right w:val="none" w:sz="0" w:space="0" w:color="auto"/>
          </w:divBdr>
          <w:divsChild>
            <w:div w:id="75447510">
              <w:marLeft w:val="0"/>
              <w:marRight w:val="0"/>
              <w:marTop w:val="0"/>
              <w:marBottom w:val="0"/>
              <w:divBdr>
                <w:top w:val="none" w:sz="0" w:space="0" w:color="auto"/>
                <w:left w:val="none" w:sz="0" w:space="0" w:color="auto"/>
                <w:bottom w:val="none" w:sz="0" w:space="0" w:color="auto"/>
                <w:right w:val="none" w:sz="0" w:space="0" w:color="auto"/>
              </w:divBdr>
              <w:divsChild>
                <w:div w:id="395055545">
                  <w:marLeft w:val="0"/>
                  <w:marRight w:val="0"/>
                  <w:marTop w:val="280"/>
                  <w:marBottom w:val="280"/>
                  <w:divBdr>
                    <w:top w:val="none" w:sz="0" w:space="0" w:color="auto"/>
                    <w:left w:val="none" w:sz="0" w:space="0" w:color="auto"/>
                    <w:bottom w:val="none" w:sz="0" w:space="0" w:color="auto"/>
                    <w:right w:val="none" w:sz="0" w:space="0" w:color="auto"/>
                  </w:divBdr>
                </w:div>
              </w:divsChild>
            </w:div>
            <w:div w:id="2026905019">
              <w:marLeft w:val="0"/>
              <w:marRight w:val="0"/>
              <w:marTop w:val="0"/>
              <w:marBottom w:val="0"/>
              <w:divBdr>
                <w:top w:val="none" w:sz="0" w:space="0" w:color="auto"/>
                <w:left w:val="none" w:sz="0" w:space="0" w:color="auto"/>
                <w:bottom w:val="none" w:sz="0" w:space="0" w:color="auto"/>
                <w:right w:val="none" w:sz="0" w:space="0" w:color="auto"/>
              </w:divBdr>
              <w:divsChild>
                <w:div w:id="492306725">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 w:id="1092970233">
      <w:bodyDiv w:val="1"/>
      <w:marLeft w:val="0"/>
      <w:marRight w:val="0"/>
      <w:marTop w:val="0"/>
      <w:marBottom w:val="0"/>
      <w:divBdr>
        <w:top w:val="none" w:sz="0" w:space="0" w:color="auto"/>
        <w:left w:val="none" w:sz="0" w:space="0" w:color="auto"/>
        <w:bottom w:val="none" w:sz="0" w:space="0" w:color="auto"/>
        <w:right w:val="none" w:sz="0" w:space="0" w:color="auto"/>
      </w:divBdr>
    </w:div>
    <w:div w:id="1248687755">
      <w:bodyDiv w:val="1"/>
      <w:marLeft w:val="0"/>
      <w:marRight w:val="0"/>
      <w:marTop w:val="0"/>
      <w:marBottom w:val="0"/>
      <w:divBdr>
        <w:top w:val="none" w:sz="0" w:space="0" w:color="auto"/>
        <w:left w:val="none" w:sz="0" w:space="0" w:color="auto"/>
        <w:bottom w:val="none" w:sz="0" w:space="0" w:color="auto"/>
        <w:right w:val="none" w:sz="0" w:space="0" w:color="auto"/>
      </w:divBdr>
    </w:div>
    <w:div w:id="1476871412">
      <w:bodyDiv w:val="1"/>
      <w:marLeft w:val="0"/>
      <w:marRight w:val="0"/>
      <w:marTop w:val="0"/>
      <w:marBottom w:val="0"/>
      <w:divBdr>
        <w:top w:val="none" w:sz="0" w:space="0" w:color="auto"/>
        <w:left w:val="none" w:sz="0" w:space="0" w:color="auto"/>
        <w:bottom w:val="none" w:sz="0" w:space="0" w:color="auto"/>
        <w:right w:val="none" w:sz="0" w:space="0" w:color="auto"/>
      </w:divBdr>
    </w:div>
    <w:div w:id="1537892952">
      <w:bodyDiv w:val="1"/>
      <w:marLeft w:val="0"/>
      <w:marRight w:val="0"/>
      <w:marTop w:val="0"/>
      <w:marBottom w:val="0"/>
      <w:divBdr>
        <w:top w:val="none" w:sz="0" w:space="0" w:color="auto"/>
        <w:left w:val="none" w:sz="0" w:space="0" w:color="auto"/>
        <w:bottom w:val="none" w:sz="0" w:space="0" w:color="auto"/>
        <w:right w:val="none" w:sz="0" w:space="0" w:color="auto"/>
      </w:divBdr>
    </w:div>
    <w:div w:id="1606182678">
      <w:bodyDiv w:val="1"/>
      <w:marLeft w:val="0"/>
      <w:marRight w:val="0"/>
      <w:marTop w:val="0"/>
      <w:marBottom w:val="0"/>
      <w:divBdr>
        <w:top w:val="none" w:sz="0" w:space="0" w:color="auto"/>
        <w:left w:val="none" w:sz="0" w:space="0" w:color="auto"/>
        <w:bottom w:val="none" w:sz="0" w:space="0" w:color="auto"/>
        <w:right w:val="none" w:sz="0" w:space="0" w:color="auto"/>
      </w:divBdr>
    </w:div>
    <w:div w:id="1749422175">
      <w:bodyDiv w:val="1"/>
      <w:marLeft w:val="0"/>
      <w:marRight w:val="0"/>
      <w:marTop w:val="0"/>
      <w:marBottom w:val="0"/>
      <w:divBdr>
        <w:top w:val="none" w:sz="0" w:space="0" w:color="auto"/>
        <w:left w:val="none" w:sz="0" w:space="0" w:color="auto"/>
        <w:bottom w:val="none" w:sz="0" w:space="0" w:color="auto"/>
        <w:right w:val="none" w:sz="0" w:space="0" w:color="auto"/>
      </w:divBdr>
    </w:div>
    <w:div w:id="1787458052">
      <w:bodyDiv w:val="1"/>
      <w:marLeft w:val="0"/>
      <w:marRight w:val="0"/>
      <w:marTop w:val="0"/>
      <w:marBottom w:val="0"/>
      <w:divBdr>
        <w:top w:val="none" w:sz="0" w:space="0" w:color="auto"/>
        <w:left w:val="none" w:sz="0" w:space="0" w:color="auto"/>
        <w:bottom w:val="none" w:sz="0" w:space="0" w:color="auto"/>
        <w:right w:val="none" w:sz="0" w:space="0" w:color="auto"/>
      </w:divBdr>
    </w:div>
    <w:div w:id="1874924147">
      <w:bodyDiv w:val="1"/>
      <w:marLeft w:val="0"/>
      <w:marRight w:val="0"/>
      <w:marTop w:val="0"/>
      <w:marBottom w:val="0"/>
      <w:divBdr>
        <w:top w:val="none" w:sz="0" w:space="0" w:color="auto"/>
        <w:left w:val="none" w:sz="0" w:space="0" w:color="auto"/>
        <w:bottom w:val="none" w:sz="0" w:space="0" w:color="auto"/>
        <w:right w:val="none" w:sz="0" w:space="0" w:color="auto"/>
      </w:divBdr>
      <w:divsChild>
        <w:div w:id="9722012">
          <w:marLeft w:val="0"/>
          <w:marRight w:val="0"/>
          <w:marTop w:val="0"/>
          <w:marBottom w:val="0"/>
          <w:divBdr>
            <w:top w:val="none" w:sz="0" w:space="0" w:color="auto"/>
            <w:left w:val="none" w:sz="0" w:space="0" w:color="auto"/>
            <w:bottom w:val="none" w:sz="0" w:space="0" w:color="auto"/>
            <w:right w:val="none" w:sz="0" w:space="0" w:color="auto"/>
          </w:divBdr>
        </w:div>
        <w:div w:id="573008940">
          <w:marLeft w:val="0"/>
          <w:marRight w:val="0"/>
          <w:marTop w:val="0"/>
          <w:marBottom w:val="0"/>
          <w:divBdr>
            <w:top w:val="none" w:sz="0" w:space="0" w:color="auto"/>
            <w:left w:val="none" w:sz="0" w:space="0" w:color="auto"/>
            <w:bottom w:val="none" w:sz="0" w:space="0" w:color="auto"/>
            <w:right w:val="none" w:sz="0" w:space="0" w:color="auto"/>
          </w:divBdr>
        </w:div>
        <w:div w:id="1241403008">
          <w:marLeft w:val="0"/>
          <w:marRight w:val="0"/>
          <w:marTop w:val="0"/>
          <w:marBottom w:val="0"/>
          <w:divBdr>
            <w:top w:val="none" w:sz="0" w:space="0" w:color="auto"/>
            <w:left w:val="none" w:sz="0" w:space="0" w:color="auto"/>
            <w:bottom w:val="none" w:sz="0" w:space="0" w:color="auto"/>
            <w:right w:val="none" w:sz="0" w:space="0" w:color="auto"/>
          </w:divBdr>
        </w:div>
        <w:div w:id="1914197711">
          <w:marLeft w:val="0"/>
          <w:marRight w:val="0"/>
          <w:marTop w:val="0"/>
          <w:marBottom w:val="0"/>
          <w:divBdr>
            <w:top w:val="none" w:sz="0" w:space="0" w:color="auto"/>
            <w:left w:val="none" w:sz="0" w:space="0" w:color="auto"/>
            <w:bottom w:val="none" w:sz="0" w:space="0" w:color="auto"/>
            <w:right w:val="none" w:sz="0" w:space="0" w:color="auto"/>
          </w:divBdr>
        </w:div>
      </w:divsChild>
    </w:div>
    <w:div w:id="1943222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aquaclean.de/champions" TargetMode="External"/><Relationship Id="R94fe225cb1194d01" Type="http://schemas.microsoft.com/office/2019/09/relationships/intelligence" Target="intelligenc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aca20cd1-a23b-493b-9275-36e0ba1aab45">
      <UserInfo>
        <DisplayName>Volker Röttger</DisplayName>
        <AccountId>17</AccountId>
        <AccountType/>
      </UserInfo>
    </SharedWithUsers>
    <Monat xmlns="beb2c530-3512-43f5-bc1a-9f450737f04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4" ma:contentTypeDescription="Ein neues Dokument erstellen." ma:contentTypeScope="" ma:versionID="48fa08bd389e270d209f5edc9dfee21c">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9aa3a8fe6a431ecbc13f5b4cdabbf9e9"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1D262BA-B568-4DAF-B641-F9B1E66E9923}">
  <ds:schemaRefs>
    <ds:schemaRef ds:uri="http://schemas.openxmlformats.org/officeDocument/2006/bibliography"/>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6de509d6-b384-4463-a116-3aafac801bf6"/>
    <ds:schemaRef ds:uri="e59efd25-d2e3-4729-85b5-54e358c4dbcf"/>
    <ds:schemaRef ds:uri="a881e725-481a-4aca-9717-81a5e1f4fa4c"/>
  </ds:schemaRefs>
</ds:datastoreItem>
</file>

<file path=customXml/itemProps4.xml><?xml version="1.0" encoding="utf-8"?>
<ds:datastoreItem xmlns:ds="http://schemas.openxmlformats.org/officeDocument/2006/customXml" ds:itemID="{8C29648F-B22F-41AA-907B-A28EA2B41A25}"/>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3</Pages>
  <Words>625</Words>
  <Characters>4375</Characters>
  <Application>Microsoft Office Word</Application>
  <DocSecurity>0</DocSecurity>
  <Lines>36</Lines>
  <Paragraphs>9</Paragraphs>
  <ScaleCrop>false</ScaleCrop>
  <Company>Geberit</Company>
  <LinksUpToDate>false</LinksUpToDate>
  <CharactersWithSpaces>4991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Katrin Buehner</cp:lastModifiedBy>
  <cp:revision>3</cp:revision>
  <cp:lastPrinted>2020-06-24T21:10:00Z</cp:lastPrinted>
  <dcterms:created xsi:type="dcterms:W3CDTF">2021-09-16T08:08:00Z</dcterms:created>
  <dcterms:modified xsi:type="dcterms:W3CDTF">2021-09-16T09:18:00Z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2018-12-11T12:28:25.8673106Z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